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E7EE5" w14:textId="413F4FDD" w:rsidR="00CB57A7" w:rsidRPr="009A1055" w:rsidRDefault="009A1055" w:rsidP="009A1055">
      <w:pPr>
        <w:ind w:left="2880"/>
        <w:rPr>
          <w:rFonts w:ascii="Segoe UI" w:hAnsi="Segoe UI" w:cs="Segoe UI"/>
          <w:b/>
          <w:sz w:val="44"/>
          <w:szCs w:val="44"/>
        </w:rPr>
      </w:pPr>
      <w:r w:rsidRPr="009A1055">
        <w:rPr>
          <w:rFonts w:ascii="Segoe UI" w:hAnsi="Segoe UI" w:cs="Segoe UI"/>
          <w:b/>
          <w:sz w:val="44"/>
          <w:szCs w:val="44"/>
        </w:rPr>
        <w:t>NAJEM MULTIFUNKCIJSKIH NAPRAV</w:t>
      </w:r>
      <w:r w:rsidR="002A36BB">
        <w:rPr>
          <w:rFonts w:ascii="Segoe UI" w:hAnsi="Segoe UI" w:cs="Segoe UI"/>
          <w:b/>
          <w:sz w:val="44"/>
          <w:szCs w:val="44"/>
        </w:rPr>
        <w:t xml:space="preserve">, </w:t>
      </w:r>
      <w:r w:rsidRPr="009A1055">
        <w:rPr>
          <w:rFonts w:ascii="Segoe UI" w:hAnsi="Segoe UI" w:cs="Segoe UI"/>
          <w:b/>
          <w:sz w:val="44"/>
          <w:szCs w:val="44"/>
        </w:rPr>
        <w:t>STORITVE TISKANJA</w:t>
      </w:r>
      <w:r w:rsidR="002A36BB">
        <w:rPr>
          <w:rFonts w:ascii="Segoe UI" w:hAnsi="Segoe UI" w:cs="Segoe UI"/>
          <w:b/>
          <w:sz w:val="44"/>
          <w:szCs w:val="44"/>
        </w:rPr>
        <w:t xml:space="preserve"> IN DOKUP LICENC</w:t>
      </w:r>
    </w:p>
    <w:p w14:paraId="7D071272" w14:textId="77777777" w:rsidR="00890065" w:rsidRDefault="00890065" w:rsidP="00890065">
      <w:pPr>
        <w:jc w:val="both"/>
        <w:rPr>
          <w:rFonts w:ascii="Segoe UI" w:hAnsi="Segoe UI" w:cs="Segoe UI"/>
          <w:b/>
          <w:sz w:val="56"/>
          <w:szCs w:val="56"/>
        </w:rPr>
      </w:pPr>
    </w:p>
    <w:p w14:paraId="135B97FA" w14:textId="77777777" w:rsidR="003F4E44" w:rsidRPr="009A1055" w:rsidRDefault="003F4E44" w:rsidP="00890065">
      <w:pPr>
        <w:ind w:left="2880"/>
        <w:jc w:val="both"/>
        <w:rPr>
          <w:rFonts w:ascii="Segoe UI" w:hAnsi="Segoe UI" w:cs="Segoe UI"/>
          <w:b/>
          <w:sz w:val="44"/>
          <w:szCs w:val="44"/>
        </w:rPr>
      </w:pPr>
      <w:r w:rsidRPr="009A1055">
        <w:rPr>
          <w:rFonts w:ascii="Segoe UI" w:hAnsi="Segoe UI" w:cs="Segoe UI"/>
          <w:b/>
          <w:sz w:val="44"/>
          <w:szCs w:val="44"/>
        </w:rPr>
        <w:t>IZJAVE</w:t>
      </w:r>
      <w:r w:rsidR="00CB57A7" w:rsidRPr="009A1055">
        <w:rPr>
          <w:rFonts w:ascii="Segoe UI" w:hAnsi="Segoe UI" w:cs="Segoe UI"/>
          <w:b/>
          <w:sz w:val="44"/>
          <w:szCs w:val="44"/>
        </w:rPr>
        <w:t xml:space="preserve"> IN </w:t>
      </w:r>
      <w:r w:rsidR="000D3840" w:rsidRPr="009A1055">
        <w:rPr>
          <w:rFonts w:ascii="Segoe UI" w:hAnsi="Segoe UI" w:cs="Segoe UI"/>
          <w:b/>
          <w:sz w:val="44"/>
          <w:szCs w:val="44"/>
        </w:rPr>
        <w:t>REFERENČNA POTRDILA</w:t>
      </w:r>
    </w:p>
    <w:p w14:paraId="3BE20F56" w14:textId="77777777" w:rsidR="00890065" w:rsidRDefault="00890065" w:rsidP="00890065">
      <w:pPr>
        <w:ind w:left="2880" w:firstLine="720"/>
        <w:jc w:val="both"/>
        <w:rPr>
          <w:rFonts w:ascii="Segoe UI" w:hAnsi="Segoe UI" w:cs="Segoe UI"/>
          <w:b/>
          <w:sz w:val="22"/>
          <w:szCs w:val="22"/>
        </w:rPr>
      </w:pPr>
    </w:p>
    <w:p w14:paraId="6A7334F3" w14:textId="77777777" w:rsidR="000D3840" w:rsidRPr="00890065" w:rsidRDefault="000D3840" w:rsidP="00890065">
      <w:pPr>
        <w:ind w:left="2880" w:firstLine="720"/>
        <w:jc w:val="both"/>
        <w:rPr>
          <w:rFonts w:ascii="Segoe UI" w:hAnsi="Segoe UI" w:cs="Segoe UI"/>
          <w:b/>
          <w:sz w:val="22"/>
          <w:szCs w:val="22"/>
        </w:rPr>
      </w:pPr>
    </w:p>
    <w:p w14:paraId="60C33EE5" w14:textId="77777777" w:rsidR="00890065" w:rsidRPr="00831CE7" w:rsidRDefault="00890065" w:rsidP="00890065">
      <w:pPr>
        <w:jc w:val="both"/>
        <w:rPr>
          <w:rFonts w:ascii="Segoe UI" w:hAnsi="Segoe UI" w:cs="Segoe UI"/>
          <w:sz w:val="22"/>
          <w:szCs w:val="22"/>
        </w:rPr>
      </w:pPr>
    </w:p>
    <w:p w14:paraId="3D50B141" w14:textId="77777777" w:rsidR="003F4E44" w:rsidRPr="00831CE7" w:rsidRDefault="003F4E44" w:rsidP="003F4E44">
      <w:pPr>
        <w:ind w:left="2880"/>
        <w:jc w:val="both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Ponudnik v obrazcih in izjavah izpolni podatke, ki so označeni z </w:t>
      </w:r>
      <w:r w:rsidRPr="00831CE7">
        <w:rPr>
          <w:rFonts w:ascii="Segoe UI" w:hAnsi="Segoe UI" w:cs="Segoe UI"/>
          <w:sz w:val="28"/>
          <w:szCs w:val="28"/>
        </w:rPr>
        <w:t>*</w:t>
      </w:r>
      <w:r w:rsidRPr="00831CE7">
        <w:rPr>
          <w:rFonts w:ascii="Segoe UI" w:hAnsi="Segoe UI" w:cs="Segoe UI"/>
          <w:sz w:val="22"/>
          <w:szCs w:val="22"/>
        </w:rPr>
        <w:t xml:space="preserve">. </w:t>
      </w:r>
    </w:p>
    <w:p w14:paraId="5BACF130" w14:textId="77777777" w:rsidR="003F4E44" w:rsidRPr="00831CE7" w:rsidRDefault="003F4E44" w:rsidP="003F4E44">
      <w:pPr>
        <w:jc w:val="both"/>
        <w:rPr>
          <w:rFonts w:ascii="Segoe UI" w:hAnsi="Segoe UI" w:cs="Segoe UI"/>
          <w:sz w:val="28"/>
          <w:szCs w:val="28"/>
        </w:rPr>
      </w:pPr>
    </w:p>
    <w:p w14:paraId="14ADB1D4" w14:textId="77777777" w:rsidR="003F4E44" w:rsidRPr="00831CE7" w:rsidRDefault="003F4E44" w:rsidP="003F4E44">
      <w:pPr>
        <w:pStyle w:val="Odstavekseznama"/>
        <w:ind w:left="3240"/>
        <w:rPr>
          <w:rFonts w:ascii="Segoe UI" w:hAnsi="Segoe UI" w:cs="Segoe UI"/>
          <w:b/>
          <w:sz w:val="24"/>
          <w:szCs w:val="24"/>
        </w:rPr>
      </w:pPr>
    </w:p>
    <w:p w14:paraId="1F519457" w14:textId="26FA0D03" w:rsidR="00890065" w:rsidRPr="00E230D4" w:rsidRDefault="00890065" w:rsidP="0032450E">
      <w:pPr>
        <w:pStyle w:val="Odstavekseznama"/>
        <w:numPr>
          <w:ilvl w:val="0"/>
          <w:numId w:val="2"/>
        </w:numPr>
        <w:ind w:left="3240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IZJAVA PRINCIPALA </w:t>
      </w:r>
      <w:r w:rsidR="00E1520C">
        <w:rPr>
          <w:rFonts w:ascii="Segoe UI" w:hAnsi="Segoe UI" w:cs="Segoe UI"/>
          <w:b/>
          <w:sz w:val="32"/>
          <w:szCs w:val="32"/>
        </w:rPr>
        <w:t>/</w:t>
      </w:r>
      <w:r w:rsidR="006E67A6">
        <w:rPr>
          <w:rFonts w:ascii="Segoe UI" w:hAnsi="Segoe UI" w:cs="Segoe UI"/>
          <w:b/>
          <w:sz w:val="32"/>
          <w:szCs w:val="32"/>
        </w:rPr>
        <w:t xml:space="preserve"> </w:t>
      </w:r>
      <w:r w:rsidR="00E1520C" w:rsidRPr="00E1520C">
        <w:rPr>
          <w:rFonts w:ascii="Segoe UI" w:hAnsi="Segoe UI" w:cs="Segoe UI"/>
          <w:b/>
          <w:sz w:val="32"/>
          <w:szCs w:val="32"/>
        </w:rPr>
        <w:t xml:space="preserve">URADNEGA PREDSTAVNIKA BLAGOVNE ZNAMKE </w:t>
      </w:r>
      <w:r w:rsidR="00E1520C">
        <w:rPr>
          <w:rFonts w:ascii="Segoe UI" w:hAnsi="Segoe UI" w:cs="Segoe UI"/>
          <w:b/>
          <w:sz w:val="32"/>
          <w:szCs w:val="32"/>
        </w:rPr>
        <w:t xml:space="preserve">PONUJENE </w:t>
      </w:r>
      <w:r w:rsidR="00E1520C" w:rsidRPr="00E1520C">
        <w:rPr>
          <w:rFonts w:ascii="Segoe UI" w:hAnsi="Segoe UI" w:cs="Segoe UI"/>
          <w:b/>
          <w:sz w:val="32"/>
          <w:szCs w:val="32"/>
        </w:rPr>
        <w:t>MF</w:t>
      </w:r>
      <w:r w:rsidR="002A36BB">
        <w:rPr>
          <w:rFonts w:ascii="Segoe UI" w:hAnsi="Segoe UI" w:cs="Segoe UI"/>
          <w:b/>
          <w:sz w:val="32"/>
          <w:szCs w:val="32"/>
        </w:rPr>
        <w:t xml:space="preserve"> NAPRAVE</w:t>
      </w:r>
      <w:r w:rsidR="00E1520C" w:rsidRPr="00E1520C">
        <w:rPr>
          <w:rFonts w:ascii="Segoe UI" w:hAnsi="Segoe UI" w:cs="Segoe UI"/>
          <w:b/>
          <w:sz w:val="32"/>
          <w:szCs w:val="32"/>
        </w:rPr>
        <w:t xml:space="preserve"> </w:t>
      </w:r>
      <w:r w:rsidR="006E67A6">
        <w:rPr>
          <w:rFonts w:ascii="Segoe UI" w:hAnsi="Segoe UI" w:cs="Segoe UI"/>
          <w:b/>
          <w:sz w:val="32"/>
          <w:szCs w:val="32"/>
        </w:rPr>
        <w:t>- TP5</w:t>
      </w:r>
    </w:p>
    <w:p w14:paraId="17B48222" w14:textId="29710B23" w:rsidR="00890065" w:rsidRDefault="00890065" w:rsidP="0032450E">
      <w:pPr>
        <w:pStyle w:val="Odstavekseznama"/>
        <w:numPr>
          <w:ilvl w:val="0"/>
          <w:numId w:val="2"/>
        </w:numPr>
        <w:ind w:left="3240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REFERENČNO POTRDILO </w:t>
      </w:r>
      <w:r w:rsidR="006E67A6">
        <w:rPr>
          <w:rFonts w:ascii="Segoe UI" w:hAnsi="Segoe UI" w:cs="Segoe UI"/>
          <w:b/>
          <w:sz w:val="32"/>
          <w:szCs w:val="32"/>
        </w:rPr>
        <w:t>– TP</w:t>
      </w:r>
      <w:r w:rsidR="003B66E3">
        <w:rPr>
          <w:rFonts w:ascii="Segoe UI" w:hAnsi="Segoe UI" w:cs="Segoe UI"/>
          <w:b/>
          <w:sz w:val="32"/>
          <w:szCs w:val="32"/>
        </w:rPr>
        <w:t>2</w:t>
      </w:r>
    </w:p>
    <w:p w14:paraId="68B70F7E" w14:textId="5B7D71CE" w:rsidR="005E20C0" w:rsidRPr="00E230D4" w:rsidRDefault="005E20C0" w:rsidP="0032450E">
      <w:pPr>
        <w:pStyle w:val="Odstavekseznama"/>
        <w:numPr>
          <w:ilvl w:val="0"/>
          <w:numId w:val="2"/>
        </w:numPr>
        <w:ind w:left="3240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IZJAVA O </w:t>
      </w:r>
      <w:r w:rsidR="00544727">
        <w:rPr>
          <w:rFonts w:ascii="Segoe UI" w:hAnsi="Segoe UI" w:cs="Segoe UI"/>
          <w:b/>
          <w:sz w:val="32"/>
          <w:szCs w:val="32"/>
        </w:rPr>
        <w:t>PONUJENI MF</w:t>
      </w:r>
      <w:r w:rsidR="002A36BB">
        <w:rPr>
          <w:rFonts w:ascii="Segoe UI" w:hAnsi="Segoe UI" w:cs="Segoe UI"/>
          <w:b/>
          <w:sz w:val="32"/>
          <w:szCs w:val="32"/>
        </w:rPr>
        <w:t xml:space="preserve"> NAPRAVI</w:t>
      </w:r>
      <w:r w:rsidR="00544727">
        <w:rPr>
          <w:rFonts w:ascii="Segoe UI" w:hAnsi="Segoe UI" w:cs="Segoe UI"/>
          <w:b/>
          <w:sz w:val="32"/>
          <w:szCs w:val="32"/>
        </w:rPr>
        <w:t xml:space="preserve"> </w:t>
      </w:r>
      <w:r w:rsidR="006E67A6">
        <w:rPr>
          <w:rFonts w:ascii="Segoe UI" w:hAnsi="Segoe UI" w:cs="Segoe UI"/>
          <w:b/>
          <w:sz w:val="32"/>
          <w:szCs w:val="32"/>
        </w:rPr>
        <w:t>– TP8, TP9</w:t>
      </w:r>
    </w:p>
    <w:p w14:paraId="3CAD584A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5DD7AC5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4EE32D9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A1B52FB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14382746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5B11602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1CD00BC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49B49D3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D618285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362DC57A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3EE9C24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70FCDEE" w14:textId="7C41D942" w:rsidR="002043EA" w:rsidRDefault="002043EA" w:rsidP="002A36BB">
      <w:pPr>
        <w:rPr>
          <w:rFonts w:ascii="Segoe UI" w:hAnsi="Segoe UI" w:cs="Segoe UI"/>
          <w:b/>
          <w:sz w:val="36"/>
          <w:szCs w:val="36"/>
        </w:rPr>
      </w:pPr>
    </w:p>
    <w:p w14:paraId="7FA123A4" w14:textId="53A06617" w:rsidR="00E230D4" w:rsidRDefault="00E230D4" w:rsidP="00E230D4">
      <w:pPr>
        <w:jc w:val="both"/>
        <w:rPr>
          <w:rFonts w:ascii="Segoe UI" w:hAnsi="Segoe UI" w:cs="Segoe UI"/>
          <w:b/>
          <w:color w:val="00B050"/>
          <w:sz w:val="20"/>
        </w:rPr>
        <w:sectPr w:rsidR="00E230D4" w:rsidSect="008176A3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01" w:right="709" w:bottom="1418" w:left="709" w:header="340" w:footer="113" w:gutter="284"/>
          <w:cols w:space="708"/>
          <w:titlePg/>
          <w:docGrid w:linePitch="326"/>
        </w:sectPr>
      </w:pPr>
      <w:bookmarkStart w:id="0" w:name="_Hlk190260196"/>
      <w:bookmarkStart w:id="1" w:name="_Hlk190263083"/>
    </w:p>
    <w:tbl>
      <w:tblPr>
        <w:tblStyle w:val="Tabelamrea"/>
        <w:tblpPr w:leftFromText="141" w:rightFromText="141" w:vertAnchor="text" w:horzAnchor="margin" w:tblpXSpec="right" w:tblpY="85"/>
        <w:tblW w:w="0" w:type="auto"/>
        <w:shd w:val="clear" w:color="auto" w:fill="FFFF66"/>
        <w:tblLook w:val="04A0" w:firstRow="1" w:lastRow="0" w:firstColumn="1" w:lastColumn="0" w:noHBand="0" w:noVBand="1"/>
      </w:tblPr>
      <w:tblGrid>
        <w:gridCol w:w="1002"/>
        <w:gridCol w:w="1089"/>
      </w:tblGrid>
      <w:tr w:rsidR="00E230D4" w:rsidRPr="000D6D7A" w14:paraId="75CFE6C0" w14:textId="77777777" w:rsidTr="008164B9">
        <w:tc>
          <w:tcPr>
            <w:tcW w:w="1002" w:type="dxa"/>
            <w:shd w:val="clear" w:color="auto" w:fill="FFFF66"/>
          </w:tcPr>
          <w:p w14:paraId="559FA529" w14:textId="6A7E83DE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  <w:bookmarkStart w:id="2" w:name="_Hlk190263381"/>
            <w:bookmarkEnd w:id="0"/>
            <w:bookmarkEnd w:id="1"/>
            <w:r w:rsidRPr="000D6D7A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lastRenderedPageBreak/>
              <w:t>TP</w:t>
            </w:r>
            <w:r w:rsidR="005A1181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5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*</w:t>
            </w:r>
            <w:r w:rsidR="007B43BD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/</w:t>
            </w:r>
          </w:p>
        </w:tc>
        <w:tc>
          <w:tcPr>
            <w:tcW w:w="1089" w:type="dxa"/>
            <w:shd w:val="clear" w:color="auto" w:fill="FFFF66"/>
          </w:tcPr>
          <w:p w14:paraId="688FF5A7" w14:textId="77777777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</w:p>
        </w:tc>
      </w:tr>
    </w:tbl>
    <w:bookmarkEnd w:id="2"/>
    <w:p w14:paraId="7C9038C0" w14:textId="44CE91F1" w:rsidR="00E230D4" w:rsidRPr="00E1520C" w:rsidRDefault="00E230D4" w:rsidP="00E1520C">
      <w:pPr>
        <w:jc w:val="center"/>
        <w:rPr>
          <w:rFonts w:ascii="Segoe UI" w:hAnsi="Segoe UI" w:cs="Segoe UI"/>
          <w:b/>
          <w:sz w:val="36"/>
          <w:szCs w:val="36"/>
        </w:rPr>
      </w:pPr>
      <w:r>
        <w:rPr>
          <w:rFonts w:ascii="Segoe UI" w:hAnsi="Segoe UI" w:cs="Segoe UI"/>
          <w:b/>
          <w:sz w:val="36"/>
          <w:szCs w:val="36"/>
        </w:rPr>
        <w:t xml:space="preserve">                      IZJAVA PRINCIPALA </w:t>
      </w:r>
      <w:r w:rsidR="00E1520C">
        <w:rPr>
          <w:rFonts w:ascii="Segoe UI" w:hAnsi="Segoe UI" w:cs="Segoe UI"/>
          <w:b/>
          <w:sz w:val="36"/>
          <w:szCs w:val="36"/>
        </w:rPr>
        <w:t xml:space="preserve">/ </w:t>
      </w:r>
      <w:bookmarkStart w:id="3" w:name="_Hlk190264614"/>
      <w:r w:rsidR="00E1520C" w:rsidRPr="00E1520C">
        <w:rPr>
          <w:rFonts w:ascii="Segoe UI" w:hAnsi="Segoe UI" w:cs="Segoe UI"/>
          <w:b/>
          <w:sz w:val="36"/>
          <w:szCs w:val="36"/>
        </w:rPr>
        <w:t xml:space="preserve">URADNEGA PREDSTAVNIKA BLAGOVNE ZNAMKE </w:t>
      </w:r>
      <w:r w:rsidR="00E1520C">
        <w:rPr>
          <w:rFonts w:ascii="Segoe UI" w:hAnsi="Segoe UI" w:cs="Segoe UI"/>
          <w:b/>
          <w:sz w:val="36"/>
          <w:szCs w:val="36"/>
        </w:rPr>
        <w:t xml:space="preserve">PONUJENE </w:t>
      </w:r>
      <w:r w:rsidR="00E1520C" w:rsidRPr="00E1520C">
        <w:rPr>
          <w:rFonts w:ascii="Segoe UI" w:hAnsi="Segoe UI" w:cs="Segoe UI"/>
          <w:b/>
          <w:sz w:val="36"/>
          <w:szCs w:val="36"/>
        </w:rPr>
        <w:t>MF</w:t>
      </w:r>
      <w:r w:rsidR="00027B71">
        <w:rPr>
          <w:rFonts w:ascii="Segoe UI" w:hAnsi="Segoe UI" w:cs="Segoe UI"/>
          <w:b/>
          <w:sz w:val="36"/>
          <w:szCs w:val="36"/>
        </w:rPr>
        <w:t xml:space="preserve"> NAPRAVE</w:t>
      </w:r>
      <w:r w:rsidR="00E1520C" w:rsidRPr="00E1520C">
        <w:rPr>
          <w:rFonts w:ascii="Segoe UI" w:hAnsi="Segoe UI" w:cs="Segoe UI"/>
          <w:b/>
          <w:sz w:val="36"/>
          <w:szCs w:val="36"/>
        </w:rPr>
        <w:t xml:space="preserve"> </w:t>
      </w:r>
      <w:bookmarkEnd w:id="3"/>
    </w:p>
    <w:p w14:paraId="43DE13B0" w14:textId="617E7EDE" w:rsidR="00E230D4" w:rsidRDefault="00E230D4" w:rsidP="00E230D4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  <w:r w:rsidRPr="00831CE7">
        <w:rPr>
          <w:rFonts w:ascii="Segoe UI" w:hAnsi="Segoe UI" w:cs="Segoe UI"/>
          <w:noProof/>
          <w:color w:val="000000"/>
          <w:sz w:val="28"/>
          <w:szCs w:val="28"/>
          <w:lang w:eastAsia="sl-SI"/>
        </w:rPr>
        <w:t>*</w:t>
      </w:r>
      <w:r w:rsidRPr="00831CE7">
        <w:rPr>
          <w:rFonts w:ascii="Segoe UI" w:hAnsi="Segoe UI" w:cs="Segoe UI"/>
          <w:noProof/>
          <w:color w:val="000000"/>
          <w:sz w:val="20"/>
          <w:lang w:eastAsia="sl-SI"/>
        </w:rPr>
        <w:t xml:space="preserve"> IZPOLNI </w:t>
      </w:r>
      <w:r>
        <w:rPr>
          <w:rFonts w:ascii="Segoe UI" w:hAnsi="Segoe UI" w:cs="Segoe UI"/>
          <w:noProof/>
          <w:color w:val="000000"/>
          <w:sz w:val="20"/>
          <w:lang w:eastAsia="sl-SI"/>
        </w:rPr>
        <w:t>PRINCIPAL</w:t>
      </w:r>
      <w:r w:rsidRPr="00831CE7">
        <w:rPr>
          <w:rFonts w:ascii="Segoe UI" w:hAnsi="Segoe UI" w:cs="Segoe UI"/>
          <w:noProof/>
          <w:color w:val="000000"/>
          <w:sz w:val="20"/>
          <w:lang w:eastAsia="sl-SI"/>
        </w:rPr>
        <w:t xml:space="preserve"> </w:t>
      </w:r>
      <w:r w:rsidR="00E1520C">
        <w:rPr>
          <w:rFonts w:ascii="Segoe UI" w:hAnsi="Segoe UI" w:cs="Segoe UI"/>
          <w:noProof/>
          <w:color w:val="000000"/>
          <w:sz w:val="20"/>
          <w:lang w:eastAsia="sl-SI"/>
        </w:rPr>
        <w:t>/URADNI PREDSTAVNIK BLAGOVNE ZNAMKE</w:t>
      </w:r>
    </w:p>
    <w:p w14:paraId="6B279D83" w14:textId="77777777" w:rsidR="00E1520C" w:rsidRPr="00831CE7" w:rsidRDefault="00E1520C" w:rsidP="00E230D4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</w:p>
    <w:p w14:paraId="39A61D2E" w14:textId="77777777" w:rsidR="00E230D4" w:rsidRPr="00831CE7" w:rsidRDefault="00E230D4" w:rsidP="00E1520C">
      <w:pPr>
        <w:ind w:left="3250"/>
        <w:jc w:val="both"/>
        <w:rPr>
          <w:rFonts w:ascii="Segoe UI" w:hAnsi="Segoe UI" w:cs="Segoe UI"/>
          <w:noProof/>
          <w:color w:val="000000"/>
          <w:sz w:val="20"/>
          <w:lang w:eastAsia="sl-SI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160"/>
        <w:gridCol w:w="7905"/>
      </w:tblGrid>
      <w:tr w:rsidR="00E230D4" w:rsidRPr="00831CE7" w14:paraId="79BD4DC0" w14:textId="77777777" w:rsidTr="00E1520C">
        <w:trPr>
          <w:trHeight w:val="450"/>
        </w:trPr>
        <w:tc>
          <w:tcPr>
            <w:tcW w:w="2160" w:type="dxa"/>
            <w:vAlign w:val="center"/>
            <w:hideMark/>
          </w:tcPr>
          <w:p w14:paraId="34BA4A2C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8"/>
                <w:szCs w:val="28"/>
              </w:rPr>
            </w:pPr>
            <w:r w:rsidRPr="00831CE7">
              <w:rPr>
                <w:rFonts w:ascii="Segoe UI" w:hAnsi="Segoe UI" w:cs="Segoe UI"/>
                <w:b/>
                <w:szCs w:val="24"/>
              </w:rPr>
              <w:t>*</w:t>
            </w:r>
            <w:r w:rsidRPr="00831CE7">
              <w:rPr>
                <w:rFonts w:ascii="Segoe UI" w:hAnsi="Segoe UI" w:cs="Segoe UI"/>
                <w:b/>
                <w:sz w:val="20"/>
                <w:szCs w:val="24"/>
              </w:rPr>
              <w:t>Principal :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C595E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E1520C" w:rsidRPr="00831CE7" w14:paraId="536EC25C" w14:textId="77777777" w:rsidTr="00E1520C">
        <w:trPr>
          <w:trHeight w:val="450"/>
        </w:trPr>
        <w:tc>
          <w:tcPr>
            <w:tcW w:w="2160" w:type="dxa"/>
            <w:vAlign w:val="center"/>
          </w:tcPr>
          <w:p w14:paraId="73D87060" w14:textId="1C0AA385" w:rsidR="00E1520C" w:rsidRPr="00831CE7" w:rsidRDefault="00E1520C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Cs w:val="24"/>
              </w:rPr>
            </w:pPr>
            <w:r>
              <w:rPr>
                <w:rFonts w:ascii="Segoe UI" w:hAnsi="Segoe UI" w:cs="Segoe UI"/>
                <w:b/>
                <w:szCs w:val="24"/>
              </w:rPr>
              <w:t>*</w:t>
            </w:r>
            <w:r w:rsidRPr="00E1520C">
              <w:rPr>
                <w:rFonts w:ascii="Segoe UI" w:hAnsi="Segoe UI" w:cs="Segoe UI"/>
                <w:b/>
                <w:sz w:val="20"/>
              </w:rPr>
              <w:t>Uradni predstavnik blagovne znamke</w:t>
            </w:r>
            <w:r>
              <w:rPr>
                <w:rFonts w:ascii="Segoe UI" w:hAnsi="Segoe UI" w:cs="Segoe UI"/>
                <w:b/>
                <w:szCs w:val="24"/>
              </w:rPr>
              <w:t xml:space="preserve">: </w:t>
            </w:r>
          </w:p>
        </w:tc>
        <w:tc>
          <w:tcPr>
            <w:tcW w:w="7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C0D15" w14:textId="77777777" w:rsidR="00E1520C" w:rsidRPr="00831CE7" w:rsidRDefault="00E1520C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E230D4" w:rsidRPr="00831CE7" w14:paraId="4F2FC436" w14:textId="77777777" w:rsidTr="00E1520C">
        <w:tc>
          <w:tcPr>
            <w:tcW w:w="2160" w:type="dxa"/>
            <w:vAlign w:val="center"/>
            <w:hideMark/>
          </w:tcPr>
          <w:p w14:paraId="6E5CC073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8"/>
                <w:szCs w:val="28"/>
              </w:rPr>
            </w:pPr>
            <w:r w:rsidRPr="00831CE7">
              <w:rPr>
                <w:rFonts w:ascii="Segoe UI" w:hAnsi="Segoe UI" w:cs="Segoe UI"/>
                <w:szCs w:val="24"/>
              </w:rPr>
              <w:t>*naslov:</w:t>
            </w:r>
          </w:p>
        </w:tc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FE5CC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E230D4" w:rsidRPr="00831CE7" w14:paraId="62C41B61" w14:textId="77777777" w:rsidTr="00E1520C">
        <w:tc>
          <w:tcPr>
            <w:tcW w:w="2160" w:type="dxa"/>
            <w:vAlign w:val="center"/>
            <w:hideMark/>
          </w:tcPr>
          <w:p w14:paraId="76872441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rPr>
                <w:rFonts w:ascii="Segoe UI" w:hAnsi="Segoe UI" w:cs="Segoe UI"/>
                <w:b/>
                <w:sz w:val="20"/>
              </w:rPr>
            </w:pPr>
            <w:r w:rsidRPr="00831CE7">
              <w:rPr>
                <w:rFonts w:ascii="Segoe UI" w:hAnsi="Segoe UI" w:cs="Segoe UI"/>
                <w:b/>
                <w:sz w:val="20"/>
              </w:rPr>
              <w:t>*ki ga zastopa:</w:t>
            </w:r>
          </w:p>
          <w:p w14:paraId="3986CD3F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>(ime, priimek, funkcija)</w:t>
            </w:r>
          </w:p>
        </w:tc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CB8A4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</w:tbl>
    <w:p w14:paraId="185B5419" w14:textId="77777777" w:rsidR="00E230D4" w:rsidRPr="00831CE7" w:rsidRDefault="00E230D4" w:rsidP="00E230D4">
      <w:pPr>
        <w:jc w:val="center"/>
        <w:rPr>
          <w:rFonts w:ascii="Segoe UI" w:hAnsi="Segoe UI" w:cs="Segoe UI"/>
          <w:sz w:val="22"/>
          <w:szCs w:val="22"/>
        </w:rPr>
      </w:pPr>
    </w:p>
    <w:p w14:paraId="02B6003A" w14:textId="2696EEE8" w:rsidR="00E230D4" w:rsidRDefault="00E230D4" w:rsidP="00E230D4">
      <w:pPr>
        <w:jc w:val="center"/>
        <w:rPr>
          <w:rFonts w:ascii="Segoe UI" w:hAnsi="Segoe UI" w:cs="Segoe UI"/>
          <w:b/>
          <w:sz w:val="22"/>
          <w:szCs w:val="22"/>
        </w:rPr>
      </w:pPr>
      <w:r w:rsidRPr="00831CE7">
        <w:rPr>
          <w:rFonts w:ascii="Segoe UI" w:hAnsi="Segoe UI" w:cs="Segoe UI"/>
          <w:b/>
          <w:sz w:val="22"/>
          <w:szCs w:val="22"/>
        </w:rPr>
        <w:t>izjavljamo, da je oprema</w:t>
      </w:r>
      <w:r w:rsidR="00F86765">
        <w:rPr>
          <w:rFonts w:ascii="Segoe UI" w:hAnsi="Segoe UI" w:cs="Segoe UI"/>
          <w:b/>
          <w:sz w:val="22"/>
          <w:szCs w:val="22"/>
        </w:rPr>
        <w:t xml:space="preserve"> oz. modeli</w:t>
      </w:r>
    </w:p>
    <w:p w14:paraId="5B97A525" w14:textId="71F6742E" w:rsidR="00E230D4" w:rsidRDefault="00E230D4" w:rsidP="008164B9">
      <w:pPr>
        <w:rPr>
          <w:rFonts w:ascii="Segoe UI" w:hAnsi="Segoe UI" w:cs="Segoe UI"/>
          <w:b/>
          <w:sz w:val="22"/>
          <w:szCs w:val="22"/>
        </w:rPr>
      </w:pPr>
    </w:p>
    <w:tbl>
      <w:tblPr>
        <w:tblStyle w:val="Tabelamrea"/>
        <w:tblW w:w="10260" w:type="dxa"/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5529"/>
        <w:gridCol w:w="1329"/>
      </w:tblGrid>
      <w:tr w:rsidR="0076100D" w:rsidRPr="00546FA1" w14:paraId="7F157872" w14:textId="77777777" w:rsidTr="008D5BA9">
        <w:trPr>
          <w:trHeight w:val="246"/>
        </w:trPr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3A247" w14:textId="77777777" w:rsidR="0076100D" w:rsidRPr="00546FA1" w:rsidRDefault="0076100D" w:rsidP="008D5BA9">
            <w:pPr>
              <w:pStyle w:val="Odstavekseznama"/>
              <w:spacing w:after="0"/>
              <w:ind w:left="0"/>
              <w:rPr>
                <w:rFonts w:ascii="Segoe UI" w:hAnsi="Segoe UI" w:cs="Segoe UI"/>
                <w:b/>
                <w:color w:val="00B050"/>
                <w:sz w:val="24"/>
                <w:szCs w:val="24"/>
              </w:rPr>
            </w:pPr>
          </w:p>
        </w:tc>
      </w:tr>
      <w:tr w:rsidR="005A1181" w:rsidRPr="00831CE7" w14:paraId="39BF1877" w14:textId="77777777" w:rsidTr="005E097D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ABAF3" w14:textId="77777777" w:rsidR="005A1181" w:rsidRPr="000D3840" w:rsidRDefault="005A1181" w:rsidP="0032450E">
            <w:pPr>
              <w:pStyle w:val="Odstavekseznama"/>
              <w:numPr>
                <w:ilvl w:val="0"/>
                <w:numId w:val="3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A30121" w14:textId="0CAB1160" w:rsidR="005A1181" w:rsidRPr="0076100D" w:rsidRDefault="005A1181" w:rsidP="005A1181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MULTIFUNKCIJSKA NAPRAVA – </w:t>
            </w:r>
            <w:r w:rsidR="002A36BB">
              <w:rPr>
                <w:rFonts w:ascii="Segoe UI" w:hAnsi="Segoe UI" w:cs="Segoe UI"/>
                <w:sz w:val="20"/>
              </w:rPr>
              <w:t>TIP 1</w:t>
            </w:r>
            <w:r w:rsidRPr="0076100D">
              <w:rPr>
                <w:rFonts w:ascii="Segoe UI" w:hAnsi="Segoe UI" w:cs="Segoe UI"/>
                <w:sz w:val="20"/>
              </w:rPr>
              <w:t xml:space="preserve"> 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F0469" w14:textId="77777777" w:rsidR="005A1181" w:rsidRPr="00831CE7" w:rsidRDefault="005A1181" w:rsidP="005A1181">
            <w:pPr>
              <w:spacing w:line="276" w:lineRule="auto"/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91D8A" w14:textId="77777777" w:rsidR="005A1181" w:rsidRPr="00831CE7" w:rsidRDefault="005A1181" w:rsidP="005A1181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4E282E" w:rsidRPr="00831CE7" w14:paraId="194DD617" w14:textId="77777777" w:rsidTr="005E097D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F0A08" w14:textId="77777777" w:rsidR="004E282E" w:rsidRPr="000D3840" w:rsidRDefault="004E282E" w:rsidP="0032450E">
            <w:pPr>
              <w:pStyle w:val="Odstavekseznama"/>
              <w:numPr>
                <w:ilvl w:val="0"/>
                <w:numId w:val="3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B40BDCE" w14:textId="0EC29654" w:rsidR="004E282E" w:rsidRDefault="004E282E" w:rsidP="004E282E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4E282E">
              <w:rPr>
                <w:rFonts w:ascii="Segoe UI" w:hAnsi="Segoe UI" w:cs="Segoe UI"/>
                <w:sz w:val="20"/>
              </w:rPr>
              <w:t xml:space="preserve">MULTIFUNKCIJSKA NAPRAVA – </w:t>
            </w:r>
            <w:r w:rsidR="002A36BB">
              <w:rPr>
                <w:rFonts w:ascii="Segoe UI" w:hAnsi="Segoe UI" w:cs="Segoe UI"/>
                <w:sz w:val="20"/>
              </w:rPr>
              <w:t>TIP  2</w:t>
            </w:r>
            <w:r w:rsidRPr="004E282E">
              <w:rPr>
                <w:rFonts w:ascii="Segoe UI" w:hAnsi="Segoe UI" w:cs="Segoe UI"/>
                <w:sz w:val="20"/>
              </w:rPr>
              <w:t xml:space="preserve"> 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E6D11" w14:textId="77777777" w:rsidR="004E282E" w:rsidRPr="00831CE7" w:rsidRDefault="004E282E" w:rsidP="004E282E">
            <w:pPr>
              <w:spacing w:line="276" w:lineRule="auto"/>
              <w:rPr>
                <w:rFonts w:ascii="Segoe UI" w:hAnsi="Segoe UI" w:cs="Segoe UI"/>
                <w:szCs w:val="24"/>
                <w:vertAlign w:val="superscript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AE7DD" w14:textId="4F503C3B" w:rsidR="004E282E" w:rsidRPr="00831CE7" w:rsidRDefault="004E282E" w:rsidP="004E282E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4E282E" w:rsidRPr="00831CE7" w14:paraId="1C2C1410" w14:textId="77777777" w:rsidTr="005E097D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A6532" w14:textId="77777777" w:rsidR="004E282E" w:rsidRPr="000D3840" w:rsidRDefault="004E282E" w:rsidP="0032450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67F95" w14:textId="77777777" w:rsidR="002A36BB" w:rsidRDefault="004E282E" w:rsidP="004E282E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MULTIFUNKCIJSKA NAPRAVA </w:t>
            </w:r>
          </w:p>
          <w:p w14:paraId="56A91271" w14:textId="2188D315" w:rsidR="004E282E" w:rsidRPr="0076100D" w:rsidRDefault="002A36BB" w:rsidP="004E282E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- TIP 3</w:t>
            </w:r>
            <w:r w:rsidR="004E282E" w:rsidRPr="0076100D">
              <w:rPr>
                <w:rFonts w:ascii="Segoe UI" w:hAnsi="Segoe UI" w:cs="Segoe UI"/>
                <w:sz w:val="20"/>
              </w:rPr>
              <w:t xml:space="preserve">  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56CD1" w14:textId="77777777" w:rsidR="004E282E" w:rsidRPr="00831CE7" w:rsidRDefault="004E282E" w:rsidP="004E282E">
            <w:pPr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C59C1" w14:textId="77777777" w:rsidR="004E282E" w:rsidRPr="00831CE7" w:rsidRDefault="004E282E" w:rsidP="004E282E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</w:tbl>
    <w:p w14:paraId="0209DDCC" w14:textId="4F8E9208" w:rsidR="0076100D" w:rsidRDefault="0076100D" w:rsidP="008164B9">
      <w:pPr>
        <w:rPr>
          <w:rFonts w:ascii="Segoe UI" w:hAnsi="Segoe UI" w:cs="Segoe UI"/>
          <w:b/>
          <w:sz w:val="22"/>
          <w:szCs w:val="22"/>
        </w:rPr>
      </w:pPr>
    </w:p>
    <w:p w14:paraId="2B851C38" w14:textId="77777777" w:rsidR="0076100D" w:rsidRDefault="0076100D" w:rsidP="008164B9">
      <w:pPr>
        <w:rPr>
          <w:rFonts w:ascii="Segoe UI" w:hAnsi="Segoe UI" w:cs="Segoe UI"/>
          <w:b/>
          <w:sz w:val="22"/>
          <w:szCs w:val="22"/>
        </w:rPr>
      </w:pPr>
    </w:p>
    <w:tbl>
      <w:tblPr>
        <w:tblStyle w:val="Tabelamrea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095"/>
        <w:gridCol w:w="1843"/>
      </w:tblGrid>
      <w:tr w:rsidR="00E230D4" w14:paraId="065F22F0" w14:textId="77777777" w:rsidTr="005A1181">
        <w:trPr>
          <w:trHeight w:val="397"/>
        </w:trPr>
        <w:tc>
          <w:tcPr>
            <w:tcW w:w="2410" w:type="dxa"/>
          </w:tcPr>
          <w:p w14:paraId="63A75F1F" w14:textId="77777777" w:rsidR="00E230D4" w:rsidRPr="00BC5CCE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BC5CCE">
              <w:rPr>
                <w:rFonts w:ascii="Segoe UI" w:hAnsi="Segoe UI" w:cs="Segoe UI"/>
                <w:sz w:val="22"/>
                <w:szCs w:val="22"/>
              </w:rPr>
              <w:t xml:space="preserve">ki jo ponudnik </w:t>
            </w:r>
            <w:r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6F90A92" w14:textId="77777777" w:rsidR="00E230D4" w:rsidRDefault="00E230D4" w:rsidP="00897680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B174281" w14:textId="38B105BE" w:rsidR="00E230D4" w:rsidRPr="00BC5CCE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BC5CCE">
              <w:rPr>
                <w:rFonts w:ascii="Segoe UI" w:hAnsi="Segoe UI" w:cs="Segoe UI"/>
                <w:sz w:val="14"/>
                <w:szCs w:val="14"/>
              </w:rPr>
              <w:t>vpisati ponudnikov naziv</w:t>
            </w:r>
            <w:r w:rsidR="00544727">
              <w:rPr>
                <w:rFonts w:ascii="Segoe UI" w:hAnsi="Segoe UI" w:cs="Segoe UI"/>
                <w:sz w:val="14"/>
                <w:szCs w:val="14"/>
              </w:rPr>
              <w:t xml:space="preserve"> in naslov</w:t>
            </w:r>
          </w:p>
        </w:tc>
      </w:tr>
      <w:tr w:rsidR="00E230D4" w14:paraId="4C3D8781" w14:textId="77777777" w:rsidTr="005A1181">
        <w:trPr>
          <w:trHeight w:val="431"/>
        </w:trPr>
        <w:tc>
          <w:tcPr>
            <w:tcW w:w="2410" w:type="dxa"/>
          </w:tcPr>
          <w:p w14:paraId="360DEEDD" w14:textId="77777777" w:rsidR="00E230D4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0ACBFD06" w14:textId="2F7BA8F8" w:rsidR="005A1181" w:rsidRPr="00BC5CCE" w:rsidRDefault="005A1181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938" w:type="dxa"/>
            <w:gridSpan w:val="2"/>
          </w:tcPr>
          <w:p w14:paraId="4EB68C9F" w14:textId="77777777" w:rsidR="00E230D4" w:rsidRDefault="00E230D4" w:rsidP="00897680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5A1181" w14:paraId="263F9153" w14:textId="77777777" w:rsidTr="00EA6A43">
        <w:trPr>
          <w:trHeight w:val="431"/>
        </w:trPr>
        <w:tc>
          <w:tcPr>
            <w:tcW w:w="10348" w:type="dxa"/>
            <w:gridSpan w:val="3"/>
          </w:tcPr>
          <w:p w14:paraId="281AC68B" w14:textId="1092C975" w:rsidR="005A1181" w:rsidRDefault="005A1181" w:rsidP="00897680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ponuja na naročnikovo povpraševanju po najemu </w:t>
            </w:r>
            <w:proofErr w:type="spellStart"/>
            <w:r>
              <w:rPr>
                <w:rFonts w:ascii="Segoe UI" w:hAnsi="Segoe UI" w:cs="Segoe UI"/>
                <w:b/>
                <w:sz w:val="22"/>
                <w:szCs w:val="22"/>
              </w:rPr>
              <w:t>multifunkicjskih</w:t>
            </w:r>
            <w:proofErr w:type="spellEnd"/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 naprav in storitvah tiskanja</w:t>
            </w:r>
          </w:p>
        </w:tc>
      </w:tr>
    </w:tbl>
    <w:p w14:paraId="73D500A8" w14:textId="4D871E19" w:rsidR="00F86765" w:rsidRDefault="00F86765" w:rsidP="00E230D4">
      <w:pPr>
        <w:jc w:val="both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817"/>
        <w:gridCol w:w="2121"/>
      </w:tblGrid>
      <w:tr w:rsidR="00F86765" w:rsidRPr="00F86765" w14:paraId="51932022" w14:textId="77777777" w:rsidTr="00544727">
        <w:tc>
          <w:tcPr>
            <w:tcW w:w="2405" w:type="dxa"/>
          </w:tcPr>
          <w:p w14:paraId="504E4CF1" w14:textId="4A96592F" w:rsidR="00F86765" w:rsidRPr="00F86765" w:rsidRDefault="00F86765" w:rsidP="00F86765">
            <w:pPr>
              <w:jc w:val="both"/>
              <w:rPr>
                <w:rFonts w:ascii="Segoe UI" w:hAnsi="Segoe UI" w:cs="Segoe UI"/>
              </w:rPr>
            </w:pPr>
            <w:r w:rsidRPr="00F86765">
              <w:rPr>
                <w:rFonts w:ascii="Segoe UI" w:hAnsi="Segoe UI" w:cs="Segoe UI"/>
              </w:rPr>
              <w:t xml:space="preserve">pod </w:t>
            </w:r>
            <w:r w:rsidR="005A1181">
              <w:rPr>
                <w:rFonts w:ascii="Segoe UI" w:hAnsi="Segoe UI" w:cs="Segoe UI"/>
              </w:rPr>
              <w:t>zaporedno št.</w:t>
            </w:r>
            <w:r w:rsidRPr="00F86765">
              <w:rPr>
                <w:rFonts w:ascii="Segoe UI" w:hAnsi="Segoe UI" w:cs="Segoe UI"/>
              </w:rPr>
              <w:t xml:space="preserve">: </w:t>
            </w:r>
          </w:p>
        </w:tc>
        <w:tc>
          <w:tcPr>
            <w:tcW w:w="5817" w:type="dxa"/>
            <w:tcBorders>
              <w:bottom w:val="single" w:sz="4" w:space="0" w:color="auto"/>
            </w:tcBorders>
          </w:tcPr>
          <w:p w14:paraId="66EAA97E" w14:textId="77777777" w:rsidR="00F86765" w:rsidRPr="00F86765" w:rsidRDefault="00F86765" w:rsidP="00E230D4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1" w:type="dxa"/>
          </w:tcPr>
          <w:p w14:paraId="53752ED9" w14:textId="55667002" w:rsidR="00F86765" w:rsidRPr="00F86765" w:rsidRDefault="00F86765" w:rsidP="00E230D4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F86765">
              <w:rPr>
                <w:rFonts w:ascii="Segoe UI" w:hAnsi="Segoe UI" w:cs="Segoe UI"/>
                <w:sz w:val="14"/>
                <w:szCs w:val="14"/>
              </w:rPr>
              <w:t xml:space="preserve"> (vpisati </w:t>
            </w:r>
            <w:r w:rsidR="005A1181">
              <w:rPr>
                <w:rFonts w:ascii="Segoe UI" w:hAnsi="Segoe UI" w:cs="Segoe UI"/>
                <w:sz w:val="14"/>
                <w:szCs w:val="14"/>
              </w:rPr>
              <w:t xml:space="preserve">zap. </w:t>
            </w:r>
            <w:r w:rsidR="00CC7F82">
              <w:rPr>
                <w:rFonts w:ascii="Segoe UI" w:hAnsi="Segoe UI" w:cs="Segoe UI"/>
                <w:sz w:val="14"/>
                <w:szCs w:val="14"/>
              </w:rPr>
              <w:t>š</w:t>
            </w:r>
            <w:r w:rsidR="005A1181">
              <w:rPr>
                <w:rFonts w:ascii="Segoe UI" w:hAnsi="Segoe UI" w:cs="Segoe UI"/>
                <w:sz w:val="14"/>
                <w:szCs w:val="14"/>
              </w:rPr>
              <w:t>t.</w:t>
            </w:r>
            <w:r w:rsidR="005364AC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Pr="00F86765">
              <w:rPr>
                <w:rFonts w:ascii="Segoe UI" w:hAnsi="Segoe UI" w:cs="Segoe UI"/>
                <w:sz w:val="14"/>
                <w:szCs w:val="14"/>
              </w:rPr>
              <w:t>1, 2</w:t>
            </w:r>
            <w:r w:rsidR="00544727">
              <w:rPr>
                <w:rFonts w:ascii="Segoe UI" w:hAnsi="Segoe UI" w:cs="Segoe UI"/>
                <w:sz w:val="14"/>
                <w:szCs w:val="14"/>
              </w:rPr>
              <w:t xml:space="preserve"> ali 3</w:t>
            </w:r>
            <w:r w:rsidR="005E097D">
              <w:rPr>
                <w:rFonts w:ascii="Segoe UI" w:hAnsi="Segoe UI" w:cs="Segoe UI"/>
                <w:sz w:val="14"/>
                <w:szCs w:val="14"/>
              </w:rPr>
              <w:t>)</w:t>
            </w:r>
          </w:p>
        </w:tc>
      </w:tr>
      <w:tr w:rsidR="00F86765" w:rsidRPr="00F86765" w14:paraId="3137AE02" w14:textId="77777777" w:rsidTr="00544727">
        <w:tc>
          <w:tcPr>
            <w:tcW w:w="2405" w:type="dxa"/>
          </w:tcPr>
          <w:p w14:paraId="3D5A6173" w14:textId="77777777" w:rsidR="00F86765" w:rsidRPr="00F86765" w:rsidRDefault="00F86765" w:rsidP="00F86765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5817" w:type="dxa"/>
            <w:tcBorders>
              <w:top w:val="single" w:sz="4" w:space="0" w:color="auto"/>
            </w:tcBorders>
          </w:tcPr>
          <w:p w14:paraId="4F5955FD" w14:textId="77777777" w:rsidR="00F86765" w:rsidRPr="00F86765" w:rsidRDefault="00F86765" w:rsidP="00E230D4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121" w:type="dxa"/>
          </w:tcPr>
          <w:p w14:paraId="3144A340" w14:textId="77777777" w:rsidR="00F86765" w:rsidRPr="00F86765" w:rsidRDefault="00F86765" w:rsidP="00E230D4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F86765" w14:paraId="41526A28" w14:textId="77777777" w:rsidTr="00F86765">
        <w:tc>
          <w:tcPr>
            <w:tcW w:w="10343" w:type="dxa"/>
            <w:gridSpan w:val="3"/>
          </w:tcPr>
          <w:p w14:paraId="6CC7A002" w14:textId="5DC349CD" w:rsidR="00F86765" w:rsidRDefault="00F86765" w:rsidP="00F86765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86765">
              <w:rPr>
                <w:rFonts w:ascii="Segoe UI" w:hAnsi="Segoe UI" w:cs="Segoe UI"/>
                <w:sz w:val="22"/>
                <w:szCs w:val="22"/>
              </w:rPr>
              <w:t xml:space="preserve">kompatibilna in brezhibno deluje v/na operacijskem sistemu in Windows </w:t>
            </w:r>
            <w:r w:rsidR="000A7BCB">
              <w:rPr>
                <w:rFonts w:ascii="Segoe UI" w:hAnsi="Segoe UI" w:cs="Segoe UI"/>
                <w:sz w:val="22"/>
                <w:szCs w:val="22"/>
              </w:rPr>
              <w:t>11</w:t>
            </w:r>
            <w:r w:rsidRPr="00F86765">
              <w:rPr>
                <w:rFonts w:ascii="Segoe UI" w:hAnsi="Segoe UI" w:cs="Segoe UI"/>
                <w:sz w:val="22"/>
                <w:szCs w:val="22"/>
              </w:rPr>
              <w:t>.</w:t>
            </w:r>
          </w:p>
        </w:tc>
      </w:tr>
    </w:tbl>
    <w:p w14:paraId="539A82AB" w14:textId="77777777" w:rsidR="00F86765" w:rsidRPr="008164B9" w:rsidRDefault="00F86765" w:rsidP="00E230D4">
      <w:pPr>
        <w:jc w:val="both"/>
        <w:rPr>
          <w:rFonts w:ascii="Segoe UI" w:hAnsi="Segoe UI" w:cs="Segoe UI"/>
          <w:sz w:val="16"/>
          <w:szCs w:val="16"/>
        </w:rPr>
      </w:pPr>
    </w:p>
    <w:p w14:paraId="4EE2EEE5" w14:textId="77777777" w:rsidR="00F86765" w:rsidRDefault="00F86765" w:rsidP="00E230D4">
      <w:pPr>
        <w:jc w:val="both"/>
        <w:rPr>
          <w:rFonts w:ascii="Segoe UI" w:hAnsi="Segoe UI" w:cs="Segoe UI"/>
          <w:b/>
          <w:sz w:val="16"/>
          <w:szCs w:val="16"/>
        </w:rPr>
      </w:pPr>
    </w:p>
    <w:p w14:paraId="5799ECF6" w14:textId="7B56E02C" w:rsidR="00E230D4" w:rsidRPr="004D264D" w:rsidRDefault="00E230D4" w:rsidP="00E230D4">
      <w:pPr>
        <w:jc w:val="both"/>
        <w:rPr>
          <w:rFonts w:ascii="Segoe UI" w:hAnsi="Segoe UI" w:cs="Segoe UI"/>
          <w:b/>
          <w:sz w:val="16"/>
          <w:szCs w:val="16"/>
        </w:rPr>
      </w:pPr>
      <w:r w:rsidRPr="004D264D">
        <w:rPr>
          <w:rFonts w:ascii="Segoe UI" w:hAnsi="Segoe UI" w:cs="Segoe UI"/>
          <w:b/>
          <w:sz w:val="16"/>
          <w:szCs w:val="16"/>
        </w:rPr>
        <w:t xml:space="preserve">Principal nosi kazensko in materialno odgovornost za netočne, zavajajoče in </w:t>
      </w:r>
      <w:r>
        <w:rPr>
          <w:rFonts w:ascii="Segoe UI" w:hAnsi="Segoe UI" w:cs="Segoe UI"/>
          <w:b/>
          <w:sz w:val="16"/>
          <w:szCs w:val="16"/>
        </w:rPr>
        <w:t>neresnično</w:t>
      </w:r>
      <w:r w:rsidRPr="004D264D">
        <w:rPr>
          <w:rFonts w:ascii="Segoe UI" w:hAnsi="Segoe UI" w:cs="Segoe UI"/>
          <w:b/>
          <w:sz w:val="16"/>
          <w:szCs w:val="16"/>
        </w:rPr>
        <w:t xml:space="preserve"> podane izjave v ponudbeni dokumentaciji in v tem obrazcu!</w:t>
      </w:r>
    </w:p>
    <w:p w14:paraId="605CEA8F" w14:textId="72F3AB38" w:rsidR="00E230D4" w:rsidRDefault="00E230D4" w:rsidP="00E230D4">
      <w:pPr>
        <w:jc w:val="both"/>
        <w:rPr>
          <w:rFonts w:ascii="Segoe UI" w:hAnsi="Segoe UI" w:cs="Segoe UI"/>
          <w:sz w:val="22"/>
          <w:szCs w:val="22"/>
        </w:rPr>
      </w:pPr>
    </w:p>
    <w:p w14:paraId="08FC6FFE" w14:textId="77777777" w:rsidR="00F86765" w:rsidRPr="00831CE7" w:rsidRDefault="00F86765" w:rsidP="00E230D4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W w:w="9955" w:type="dxa"/>
        <w:tblInd w:w="108" w:type="dxa"/>
        <w:tblLook w:val="01E0" w:firstRow="1" w:lastRow="1" w:firstColumn="1" w:lastColumn="1" w:noHBand="0" w:noVBand="0"/>
      </w:tblPr>
      <w:tblGrid>
        <w:gridCol w:w="3577"/>
        <w:gridCol w:w="3118"/>
        <w:gridCol w:w="3260"/>
      </w:tblGrid>
      <w:tr w:rsidR="00E230D4" w:rsidRPr="00831CE7" w14:paraId="36318586" w14:textId="77777777" w:rsidTr="00897680"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F5ED7" w14:textId="77777777" w:rsidR="00E230D4" w:rsidRPr="00831CE7" w:rsidRDefault="00E230D4" w:rsidP="00897680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680657B6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FD9C0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E230D4" w:rsidRPr="00831CE7" w14:paraId="24FB605F" w14:textId="77777777" w:rsidTr="00897680"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DC394D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Podjetje*</w:t>
            </w:r>
          </w:p>
        </w:tc>
        <w:tc>
          <w:tcPr>
            <w:tcW w:w="3118" w:type="dxa"/>
            <w:hideMark/>
          </w:tcPr>
          <w:p w14:paraId="2F8F0DB9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0E4861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4A6ABB00" w14:textId="5F1740D8" w:rsidR="008164B9" w:rsidRDefault="008164B9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1A1F9648" w14:textId="48D50CA4" w:rsidR="005A1181" w:rsidRDefault="005A1181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3052CA2B" w14:textId="73229E3F" w:rsidR="005A1181" w:rsidRDefault="005A1181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121DD3CC" w14:textId="1D52E4CC" w:rsidR="005A1181" w:rsidRDefault="005A1181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1020159E" w14:textId="39EA0805" w:rsidR="005A1181" w:rsidRDefault="005A1181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62427571" w14:textId="2AA050C9" w:rsidR="005A1181" w:rsidRDefault="005A1181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6347F59A" w14:textId="5AA5F2D4" w:rsidR="005A1181" w:rsidRDefault="005A1181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3F85BE09" w14:textId="77777777" w:rsidR="005A1181" w:rsidRDefault="005A1181" w:rsidP="00E230D4">
      <w:pPr>
        <w:jc w:val="both"/>
        <w:rPr>
          <w:rFonts w:ascii="Segoe UI" w:hAnsi="Segoe UI" w:cs="Segoe UI"/>
          <w:b/>
          <w:color w:val="00B050"/>
          <w:sz w:val="28"/>
          <w:szCs w:val="28"/>
        </w:rPr>
      </w:pPr>
    </w:p>
    <w:p w14:paraId="5AACD9A7" w14:textId="26775234" w:rsidR="00E230D4" w:rsidRPr="00546FA1" w:rsidRDefault="00E230D4" w:rsidP="00E230D4">
      <w:pPr>
        <w:jc w:val="both"/>
        <w:rPr>
          <w:rFonts w:ascii="Segoe UI" w:hAnsi="Segoe UI" w:cs="Segoe UI"/>
          <w:b/>
          <w:color w:val="00B050"/>
          <w:sz w:val="20"/>
        </w:rPr>
      </w:pPr>
    </w:p>
    <w:tbl>
      <w:tblPr>
        <w:tblStyle w:val="Tabelamrea"/>
        <w:tblpPr w:leftFromText="141" w:rightFromText="141" w:vertAnchor="text" w:horzAnchor="margin" w:tblpXSpec="right" w:tblpY="-435"/>
        <w:tblW w:w="0" w:type="auto"/>
        <w:shd w:val="clear" w:color="auto" w:fill="FFFF66"/>
        <w:tblLook w:val="04A0" w:firstRow="1" w:lastRow="0" w:firstColumn="1" w:lastColumn="0" w:noHBand="0" w:noVBand="1"/>
      </w:tblPr>
      <w:tblGrid>
        <w:gridCol w:w="714"/>
      </w:tblGrid>
      <w:tr w:rsidR="005A1181" w:rsidRPr="00BC5CCE" w14:paraId="11065DB4" w14:textId="77777777" w:rsidTr="005A1181">
        <w:tc>
          <w:tcPr>
            <w:tcW w:w="714" w:type="dxa"/>
            <w:shd w:val="clear" w:color="auto" w:fill="FFFF66"/>
          </w:tcPr>
          <w:p w14:paraId="3426BDE6" w14:textId="4D1F63EB" w:rsidR="005A1181" w:rsidRPr="000D6D7A" w:rsidRDefault="005A1181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  <w:bookmarkStart w:id="4" w:name="_Hlk190260951"/>
            <w:r w:rsidRPr="000D6D7A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TP</w:t>
            </w:r>
            <w:r w:rsidR="003B66E3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2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 xml:space="preserve"> </w:t>
            </w:r>
          </w:p>
        </w:tc>
      </w:tr>
    </w:tbl>
    <w:bookmarkEnd w:id="4"/>
    <w:p w14:paraId="4E940528" w14:textId="79156128" w:rsidR="00E230D4" w:rsidRPr="00CB57A7" w:rsidRDefault="00E230D4" w:rsidP="00E230D4">
      <w:pPr>
        <w:jc w:val="center"/>
        <w:rPr>
          <w:rFonts w:ascii="Segoe UI" w:hAnsi="Segoe UI" w:cs="Segoe UI"/>
          <w:b/>
          <w:sz w:val="32"/>
          <w:szCs w:val="32"/>
        </w:rPr>
      </w:pPr>
      <w:r w:rsidRPr="00CB57A7">
        <w:rPr>
          <w:rFonts w:ascii="Segoe UI" w:hAnsi="Segoe UI" w:cs="Segoe UI"/>
          <w:b/>
          <w:sz w:val="32"/>
          <w:szCs w:val="32"/>
        </w:rPr>
        <w:t>POTRDILO O REFERENCI</w:t>
      </w:r>
      <w:r>
        <w:rPr>
          <w:rFonts w:ascii="Segoe UI" w:hAnsi="Segoe UI" w:cs="Segoe UI"/>
          <w:b/>
          <w:sz w:val="32"/>
          <w:szCs w:val="32"/>
        </w:rPr>
        <w:t xml:space="preserve"> </w:t>
      </w:r>
    </w:p>
    <w:p w14:paraId="1F96BBE1" w14:textId="77777777" w:rsidR="00E230D4" w:rsidRDefault="00E230D4" w:rsidP="00E230D4">
      <w:pPr>
        <w:ind w:left="3600"/>
        <w:rPr>
          <w:rFonts w:ascii="Segoe UI" w:hAnsi="Segoe UI" w:cs="Segoe UI"/>
          <w:b/>
          <w:sz w:val="20"/>
        </w:rPr>
      </w:pPr>
    </w:p>
    <w:p w14:paraId="74B2733D" w14:textId="77777777" w:rsidR="00E230D4" w:rsidRPr="00831CE7" w:rsidRDefault="00E230D4" w:rsidP="00AE4D94">
      <w:pPr>
        <w:rPr>
          <w:rFonts w:ascii="Segoe UI" w:hAnsi="Segoe UI" w:cs="Segoe UI"/>
          <w:b/>
          <w:sz w:val="20"/>
        </w:rPr>
      </w:pPr>
    </w:p>
    <w:p w14:paraId="3EA22A92" w14:textId="6D46BF6A" w:rsidR="00AE4D94" w:rsidRPr="00831CE7" w:rsidRDefault="00E230D4" w:rsidP="00AE4D94">
      <w:pPr>
        <w:jc w:val="center"/>
        <w:rPr>
          <w:rFonts w:ascii="Segoe UI" w:hAnsi="Segoe UI" w:cs="Segoe UI"/>
          <w:sz w:val="16"/>
          <w:szCs w:val="16"/>
        </w:rPr>
      </w:pPr>
      <w:r w:rsidRPr="00831CE7">
        <w:rPr>
          <w:rFonts w:ascii="Segoe UI" w:hAnsi="Segoe UI" w:cs="Segoe UI"/>
          <w:sz w:val="16"/>
          <w:szCs w:val="16"/>
        </w:rPr>
        <w:t>Ponudnik predloži  izpolnjena in potrjena referenčna potrdila. Pri tem mora ustrezno označiti dokazila (potrdila), TP</w:t>
      </w:r>
      <w:r>
        <w:rPr>
          <w:rFonts w:ascii="Segoe UI" w:hAnsi="Segoe UI" w:cs="Segoe UI"/>
          <w:sz w:val="16"/>
          <w:szCs w:val="16"/>
        </w:rPr>
        <w:t>3</w:t>
      </w:r>
      <w:r w:rsidRPr="00831CE7">
        <w:rPr>
          <w:rFonts w:ascii="Segoe UI" w:hAnsi="Segoe UI" w:cs="Segoe UI"/>
          <w:sz w:val="16"/>
          <w:szCs w:val="16"/>
        </w:rPr>
        <w:t>.</w:t>
      </w:r>
    </w:p>
    <w:p w14:paraId="645F2489" w14:textId="77777777" w:rsidR="00E230D4" w:rsidRPr="00831CE7" w:rsidRDefault="00E230D4" w:rsidP="00E230D4">
      <w:pPr>
        <w:ind w:left="3600"/>
        <w:rPr>
          <w:rFonts w:ascii="Segoe UI" w:hAnsi="Segoe UI" w:cs="Segoe UI"/>
          <w:b/>
          <w:sz w:val="20"/>
        </w:rPr>
      </w:pPr>
    </w:p>
    <w:p w14:paraId="31099A79" w14:textId="77777777" w:rsidR="00E230D4" w:rsidRPr="00831CE7" w:rsidRDefault="00E230D4" w:rsidP="00E230D4">
      <w:pPr>
        <w:ind w:left="-86"/>
        <w:jc w:val="center"/>
        <w:rPr>
          <w:rFonts w:ascii="Segoe UI" w:hAnsi="Segoe UI" w:cs="Segoe UI"/>
          <w:b/>
          <w:sz w:val="16"/>
          <w:szCs w:val="16"/>
        </w:rPr>
      </w:pPr>
      <w:r w:rsidRPr="00831CE7">
        <w:rPr>
          <w:rFonts w:ascii="Segoe UI" w:hAnsi="Segoe UI" w:cs="Segoe UI"/>
          <w:b/>
          <w:sz w:val="16"/>
          <w:szCs w:val="16"/>
        </w:rPr>
        <w:t>Potrdilo je namenjeno dokazovanju izkušenj in referenc ponudnika (izvajalca) v okviru javnega naročila Pošte Slovenije, d.o.o.</w:t>
      </w:r>
    </w:p>
    <w:p w14:paraId="5877F3B7" w14:textId="77777777" w:rsidR="00E230D4" w:rsidRPr="00831CE7" w:rsidRDefault="00E230D4" w:rsidP="00E230D4">
      <w:pPr>
        <w:ind w:left="3600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364"/>
      </w:tblGrid>
      <w:tr w:rsidR="00E230D4" w:rsidRPr="00831CE7" w14:paraId="55FD009A" w14:textId="77777777" w:rsidTr="00897680">
        <w:tc>
          <w:tcPr>
            <w:tcW w:w="1985" w:type="dxa"/>
          </w:tcPr>
          <w:p w14:paraId="0CCD929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Investitor:*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457C8B68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57224D5E" w14:textId="77777777" w:rsidTr="00897680">
        <w:tc>
          <w:tcPr>
            <w:tcW w:w="1985" w:type="dxa"/>
          </w:tcPr>
          <w:p w14:paraId="660CFC6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Naslov: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1B3B907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2376AAD8" w14:textId="77777777" w:rsidTr="00897680">
        <w:tc>
          <w:tcPr>
            <w:tcW w:w="1985" w:type="dxa"/>
          </w:tcPr>
          <w:p w14:paraId="59FF001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Pošta in kraj: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26B25BC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A84EEFF" w14:textId="77777777" w:rsidR="00E230D4" w:rsidRPr="00BC5CCE" w:rsidRDefault="00E230D4" w:rsidP="00E230D4">
      <w:pPr>
        <w:ind w:left="-86"/>
        <w:rPr>
          <w:rFonts w:ascii="Segoe UI" w:hAnsi="Segoe UI" w:cs="Segoe UI"/>
          <w:sz w:val="14"/>
          <w:szCs w:val="14"/>
        </w:rPr>
      </w:pPr>
      <w:r w:rsidRPr="00BC5CCE">
        <w:rPr>
          <w:rFonts w:ascii="Segoe UI" w:hAnsi="Segoe UI" w:cs="Segoe UI"/>
          <w:sz w:val="14"/>
          <w:szCs w:val="14"/>
        </w:rPr>
        <w:t>*podjetje, ki potrjuje in daje referenco o uspešno opravljenem delu</w:t>
      </w:r>
    </w:p>
    <w:p w14:paraId="78D16DE5" w14:textId="77777777" w:rsidR="00E230D4" w:rsidRPr="00831CE7" w:rsidRDefault="00E230D4" w:rsidP="00E230D4">
      <w:pPr>
        <w:ind w:left="-86"/>
        <w:rPr>
          <w:rFonts w:ascii="Segoe UI" w:hAnsi="Segoe UI" w:cs="Segoe UI"/>
          <w:sz w:val="12"/>
          <w:szCs w:val="12"/>
        </w:rPr>
      </w:pPr>
    </w:p>
    <w:p w14:paraId="1571F26A" w14:textId="77777777" w:rsidR="00E230D4" w:rsidRPr="00831CE7" w:rsidRDefault="00E230D4" w:rsidP="00E230D4">
      <w:pPr>
        <w:ind w:left="-86"/>
        <w:jc w:val="center"/>
        <w:rPr>
          <w:rFonts w:ascii="Segoe UI" w:hAnsi="Segoe UI" w:cs="Segoe UI"/>
          <w:b/>
          <w:sz w:val="22"/>
          <w:szCs w:val="22"/>
        </w:rPr>
      </w:pPr>
      <w:r w:rsidRPr="00831CE7">
        <w:rPr>
          <w:rFonts w:ascii="Segoe UI" w:hAnsi="Segoe UI" w:cs="Segoe UI"/>
          <w:b/>
          <w:sz w:val="22"/>
          <w:szCs w:val="22"/>
        </w:rPr>
        <w:t>potrjuje, da je izvajalec</w:t>
      </w:r>
    </w:p>
    <w:p w14:paraId="4F6D88AD" w14:textId="77777777" w:rsidR="00E230D4" w:rsidRPr="00831CE7" w:rsidRDefault="00E230D4" w:rsidP="00E230D4">
      <w:pPr>
        <w:rPr>
          <w:rFonts w:ascii="Segoe UI" w:hAnsi="Segoe UI" w:cs="Segoe UI"/>
          <w:b/>
          <w:sz w:val="16"/>
          <w:szCs w:val="16"/>
        </w:rPr>
      </w:pPr>
    </w:p>
    <w:p w14:paraId="38212938" w14:textId="77777777" w:rsidR="00E230D4" w:rsidRPr="00BC5CCE" w:rsidRDefault="00E230D4" w:rsidP="00E230D4">
      <w:pPr>
        <w:ind w:left="-86"/>
        <w:rPr>
          <w:rFonts w:ascii="Segoe UI" w:hAnsi="Segoe UI" w:cs="Segoe UI"/>
          <w:sz w:val="14"/>
          <w:szCs w:val="14"/>
        </w:rPr>
      </w:pPr>
      <w:r w:rsidRPr="00BC5CCE">
        <w:rPr>
          <w:rFonts w:ascii="Segoe UI" w:hAnsi="Segoe UI" w:cs="Segoe UI"/>
          <w:sz w:val="14"/>
          <w:szCs w:val="14"/>
        </w:rPr>
        <w:t>**podjetje, ki nastopa kot ponudnik na razpisu in potrebuje referenco</w:t>
      </w: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364"/>
      </w:tblGrid>
      <w:tr w:rsidR="00E230D4" w:rsidRPr="00831CE7" w14:paraId="2599C63D" w14:textId="77777777" w:rsidTr="00897680">
        <w:tc>
          <w:tcPr>
            <w:tcW w:w="1985" w:type="dxa"/>
          </w:tcPr>
          <w:p w14:paraId="6B37110C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Izvajalec:**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3A95F30B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0584CC29" w14:textId="77777777" w:rsidTr="00897680">
        <w:tc>
          <w:tcPr>
            <w:tcW w:w="1985" w:type="dxa"/>
          </w:tcPr>
          <w:p w14:paraId="1756D274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Naslov: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78D459C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45ED51E9" w14:textId="77777777" w:rsidTr="00897680">
        <w:tc>
          <w:tcPr>
            <w:tcW w:w="1985" w:type="dxa"/>
          </w:tcPr>
          <w:p w14:paraId="5299027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Pošta in kraj: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530019DF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C6C1F94" w14:textId="77777777" w:rsidR="00E230D4" w:rsidRPr="00831CE7" w:rsidRDefault="00E230D4" w:rsidP="00E230D4">
      <w:pPr>
        <w:ind w:left="3600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442" w:type="dxa"/>
        <w:tblInd w:w="22" w:type="dxa"/>
        <w:tblLook w:val="04A0" w:firstRow="1" w:lastRow="0" w:firstColumn="1" w:lastColumn="0" w:noHBand="0" w:noVBand="1"/>
      </w:tblPr>
      <w:tblGrid>
        <w:gridCol w:w="1701"/>
        <w:gridCol w:w="142"/>
        <w:gridCol w:w="1559"/>
        <w:gridCol w:w="1228"/>
        <w:gridCol w:w="1223"/>
        <w:gridCol w:w="850"/>
        <w:gridCol w:w="992"/>
        <w:gridCol w:w="1236"/>
        <w:gridCol w:w="1511"/>
      </w:tblGrid>
      <w:tr w:rsidR="00E230D4" w:rsidRPr="00831CE7" w14:paraId="48AC5E29" w14:textId="77777777" w:rsidTr="00897680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0432A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za investitorja</w:t>
            </w:r>
          </w:p>
        </w:tc>
        <w:tc>
          <w:tcPr>
            <w:tcW w:w="41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7175E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329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po pogodbi št: </w:t>
            </w:r>
          </w:p>
        </w:tc>
        <w:tc>
          <w:tcPr>
            <w:tcW w:w="2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887BE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4B743899" w14:textId="77777777" w:rsidTr="00897680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A53871" w14:textId="77777777" w:rsidR="00E230D4" w:rsidRPr="00831CE7" w:rsidRDefault="00E230D4" w:rsidP="00897680">
            <w:pPr>
              <w:rPr>
                <w:rFonts w:ascii="Segoe UI" w:hAnsi="Segoe UI" w:cs="Segoe UI"/>
                <w:sz w:val="12"/>
                <w:szCs w:val="12"/>
              </w:rPr>
            </w:pPr>
          </w:p>
        </w:tc>
        <w:tc>
          <w:tcPr>
            <w:tcW w:w="41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30FF5" w14:textId="77777777" w:rsidR="00E230D4" w:rsidRPr="00831CE7" w:rsidRDefault="00E230D4" w:rsidP="00897680">
            <w:pPr>
              <w:ind w:left="-3686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 xml:space="preserve">                                                                                                 (vpisati mesec in leto ali datum zaključka izvedbe del)</w:t>
            </w:r>
          </w:p>
        </w:tc>
        <w:tc>
          <w:tcPr>
            <w:tcW w:w="45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7F9BB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1B7400F9" w14:textId="77777777" w:rsidTr="00897680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C323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z veljavnostjo od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FC373" w14:textId="77777777" w:rsidR="00E230D4" w:rsidRPr="00831CE7" w:rsidRDefault="00E230D4" w:rsidP="00897680">
            <w:pPr>
              <w:ind w:left="-2093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00C9C73B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do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CDB9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1937D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uspešno izvedel in dokončal projekt:</w:t>
            </w:r>
          </w:p>
        </w:tc>
      </w:tr>
      <w:tr w:rsidR="00E230D4" w:rsidRPr="00831CE7" w14:paraId="350AE5A0" w14:textId="77777777" w:rsidTr="00897680">
        <w:tc>
          <w:tcPr>
            <w:tcW w:w="89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60CC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C34EA3D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s katerim je: </w:t>
            </w:r>
          </w:p>
        </w:tc>
      </w:tr>
      <w:tr w:rsidR="00E230D4" w:rsidRPr="00831CE7" w14:paraId="6E75F44C" w14:textId="77777777" w:rsidTr="00897680">
        <w:trPr>
          <w:trHeight w:val="160"/>
        </w:trPr>
        <w:tc>
          <w:tcPr>
            <w:tcW w:w="89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E17FF31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>(navesti projekt)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9A5F35B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</w:p>
        </w:tc>
      </w:tr>
      <w:tr w:rsidR="00E230D4" w:rsidRPr="00831CE7" w14:paraId="6E383FC5" w14:textId="77777777" w:rsidTr="00897680">
        <w:tc>
          <w:tcPr>
            <w:tcW w:w="10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2A0CC2" w14:textId="13B7DE29" w:rsidR="00E230D4" w:rsidRPr="00831CE7" w:rsidRDefault="00E230D4" w:rsidP="00897680">
            <w:pPr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v preteklih </w:t>
            </w:r>
            <w:r w:rsidR="005A1181">
              <w:rPr>
                <w:rFonts w:ascii="Segoe UI" w:hAnsi="Segoe UI" w:cs="Segoe UI"/>
                <w:b/>
                <w:sz w:val="22"/>
                <w:szCs w:val="22"/>
              </w:rPr>
              <w:t>treh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 letih uspešno izvedel podobno </w:t>
            </w:r>
            <w:r w:rsidR="005A1181">
              <w:rPr>
                <w:rFonts w:ascii="Segoe UI" w:hAnsi="Segoe UI" w:cs="Segoe UI"/>
                <w:b/>
                <w:sz w:val="22"/>
                <w:szCs w:val="22"/>
              </w:rPr>
              <w:t>postavitev z vsa</w:t>
            </w:r>
            <w:r w:rsidR="009509DD">
              <w:rPr>
                <w:rFonts w:ascii="Segoe UI" w:hAnsi="Segoe UI" w:cs="Segoe UI"/>
                <w:b/>
                <w:sz w:val="22"/>
                <w:szCs w:val="22"/>
              </w:rPr>
              <w:t>j</w:t>
            </w:r>
            <w:r w:rsidR="005A1181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2A36BB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5A1181">
              <w:rPr>
                <w:rFonts w:ascii="Segoe UI" w:hAnsi="Segoe UI" w:cs="Segoe UI"/>
                <w:b/>
                <w:sz w:val="22"/>
                <w:szCs w:val="22"/>
              </w:rPr>
              <w:t xml:space="preserve">50 </w:t>
            </w:r>
            <w:proofErr w:type="spellStart"/>
            <w:r w:rsidR="005A1181">
              <w:rPr>
                <w:rFonts w:ascii="Segoe UI" w:hAnsi="Segoe UI" w:cs="Segoe UI"/>
                <w:b/>
                <w:sz w:val="22"/>
                <w:szCs w:val="22"/>
              </w:rPr>
              <w:t>multifunkcijskimi</w:t>
            </w:r>
            <w:proofErr w:type="spellEnd"/>
            <w:r w:rsidR="005A1181">
              <w:rPr>
                <w:rFonts w:ascii="Segoe UI" w:hAnsi="Segoe UI" w:cs="Segoe UI"/>
                <w:b/>
                <w:sz w:val="22"/>
                <w:szCs w:val="22"/>
              </w:rPr>
              <w:t xml:space="preserve"> napravami v najemnem modelu in izvajanju tiskanja</w:t>
            </w:r>
            <w:r w:rsidR="002A36BB">
              <w:rPr>
                <w:rFonts w:ascii="Segoe UI" w:hAnsi="Segoe UI" w:cs="Segoe UI"/>
                <w:b/>
                <w:sz w:val="22"/>
                <w:szCs w:val="22"/>
              </w:rPr>
              <w:t xml:space="preserve">. </w:t>
            </w:r>
          </w:p>
        </w:tc>
      </w:tr>
      <w:tr w:rsidR="00E230D4" w:rsidRPr="00831CE7" w14:paraId="5B7CF9EF" w14:textId="77777777" w:rsidTr="00897680">
        <w:tc>
          <w:tcPr>
            <w:tcW w:w="10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F36BD6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</w:tbl>
    <w:p w14:paraId="11AA1BC4" w14:textId="67A5BB70" w:rsidR="00E230D4" w:rsidRDefault="00E230D4" w:rsidP="00E230D4">
      <w:pPr>
        <w:ind w:left="-86"/>
        <w:rPr>
          <w:rFonts w:ascii="Segoe UI" w:hAnsi="Segoe UI" w:cs="Segoe UI"/>
          <w:sz w:val="16"/>
          <w:szCs w:val="16"/>
        </w:rPr>
      </w:pPr>
    </w:p>
    <w:p w14:paraId="5C14A4DB" w14:textId="1F05585A" w:rsidR="005A1181" w:rsidRDefault="005A1181" w:rsidP="00E230D4">
      <w:pPr>
        <w:ind w:left="-86"/>
        <w:rPr>
          <w:rFonts w:ascii="Segoe UI" w:hAnsi="Segoe UI" w:cs="Segoe UI"/>
          <w:sz w:val="16"/>
          <w:szCs w:val="16"/>
        </w:rPr>
      </w:pPr>
    </w:p>
    <w:p w14:paraId="2B1B32AA" w14:textId="77777777" w:rsidR="005A1181" w:rsidRPr="00831CE7" w:rsidRDefault="005A1181" w:rsidP="00E230D4">
      <w:pPr>
        <w:ind w:left="-86"/>
        <w:rPr>
          <w:rFonts w:ascii="Segoe UI" w:hAnsi="Segoe UI" w:cs="Segoe UI"/>
          <w:sz w:val="16"/>
          <w:szCs w:val="16"/>
        </w:rPr>
      </w:pPr>
    </w:p>
    <w:p w14:paraId="45F7E8F2" w14:textId="77777777" w:rsidR="00E230D4" w:rsidRPr="00831CE7" w:rsidRDefault="00E230D4" w:rsidP="00E230D4">
      <w:pPr>
        <w:ind w:left="-86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Kontaktna oseba za preverjanje te reference pri investitorju je: </w:t>
      </w:r>
    </w:p>
    <w:p w14:paraId="52B07556" w14:textId="77777777" w:rsidR="00E230D4" w:rsidRPr="00831CE7" w:rsidRDefault="00E230D4" w:rsidP="00E230D4">
      <w:pPr>
        <w:ind w:left="-86"/>
        <w:rPr>
          <w:rFonts w:ascii="Segoe UI" w:hAnsi="Segoe UI" w:cs="Segoe UI"/>
          <w:sz w:val="10"/>
          <w:szCs w:val="10"/>
        </w:rPr>
      </w:pP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261"/>
        <w:gridCol w:w="1701"/>
        <w:gridCol w:w="3969"/>
      </w:tblGrid>
      <w:tr w:rsidR="00E230D4" w:rsidRPr="00831CE7" w14:paraId="72A84138" w14:textId="77777777" w:rsidTr="00897680">
        <w:trPr>
          <w:trHeight w:val="213"/>
        </w:trPr>
        <w:tc>
          <w:tcPr>
            <w:tcW w:w="1418" w:type="dxa"/>
          </w:tcPr>
          <w:p w14:paraId="569253E2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Ime in priimek: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46A8F7AB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322A8B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Delo, ki ga opravlja: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E970504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E230D4" w:rsidRPr="00831CE7" w14:paraId="762FDB79" w14:textId="77777777" w:rsidTr="00897680">
        <w:trPr>
          <w:trHeight w:val="213"/>
        </w:trPr>
        <w:tc>
          <w:tcPr>
            <w:tcW w:w="1418" w:type="dxa"/>
          </w:tcPr>
          <w:p w14:paraId="3BDAE839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Telefonska št.: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80B9551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6C309F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e-pošta: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49228B2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2503B49C" w14:textId="77777777" w:rsidR="00E230D4" w:rsidRPr="00831CE7" w:rsidRDefault="00E230D4" w:rsidP="00E230D4">
      <w:pPr>
        <w:ind w:left="3600"/>
        <w:rPr>
          <w:rFonts w:ascii="Segoe UI" w:hAnsi="Segoe UI" w:cs="Segoe UI"/>
          <w:b/>
          <w:szCs w:val="24"/>
        </w:rPr>
      </w:pPr>
    </w:p>
    <w:p w14:paraId="1A347DB2" w14:textId="77777777" w:rsidR="00E230D4" w:rsidRPr="00831CE7" w:rsidRDefault="00E230D4" w:rsidP="00E230D4">
      <w:pPr>
        <w:ind w:left="3600"/>
        <w:rPr>
          <w:rFonts w:ascii="Segoe UI" w:hAnsi="Segoe UI" w:cs="Segoe UI"/>
          <w:b/>
          <w:szCs w:val="24"/>
        </w:rPr>
      </w:pPr>
    </w:p>
    <w:tbl>
      <w:tblPr>
        <w:tblW w:w="10348" w:type="dxa"/>
        <w:tblInd w:w="22" w:type="dxa"/>
        <w:tblLook w:val="01E0" w:firstRow="1" w:lastRow="1" w:firstColumn="1" w:lastColumn="1" w:noHBand="0" w:noVBand="0"/>
      </w:tblPr>
      <w:tblGrid>
        <w:gridCol w:w="3970"/>
        <w:gridCol w:w="3118"/>
        <w:gridCol w:w="3260"/>
      </w:tblGrid>
      <w:tr w:rsidR="00E230D4" w:rsidRPr="00831CE7" w14:paraId="33C2D0E6" w14:textId="77777777" w:rsidTr="00897680"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14:paraId="6AC6D1E7" w14:textId="77777777" w:rsidR="00E230D4" w:rsidRPr="00831CE7" w:rsidRDefault="00E230D4" w:rsidP="00897680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</w:tcPr>
          <w:p w14:paraId="686F8C9E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žig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A72736D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E230D4" w:rsidRPr="00831CE7" w14:paraId="60E11444" w14:textId="77777777" w:rsidTr="00897680">
        <w:tc>
          <w:tcPr>
            <w:tcW w:w="3970" w:type="dxa"/>
            <w:tcBorders>
              <w:top w:val="single" w:sz="4" w:space="0" w:color="auto"/>
            </w:tcBorders>
            <w:vAlign w:val="center"/>
          </w:tcPr>
          <w:p w14:paraId="53D4D927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Investitor </w:t>
            </w:r>
          </w:p>
        </w:tc>
        <w:tc>
          <w:tcPr>
            <w:tcW w:w="3118" w:type="dxa"/>
          </w:tcPr>
          <w:p w14:paraId="279B7F97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37A9634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Ime, priimek in podpis odgovorne osebe</w:t>
            </w:r>
          </w:p>
        </w:tc>
      </w:tr>
    </w:tbl>
    <w:p w14:paraId="433F2A03" w14:textId="77777777" w:rsidR="00E230D4" w:rsidRDefault="005A1181" w:rsidP="00E230D4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 </w:t>
      </w:r>
    </w:p>
    <w:p w14:paraId="2A7A2E12" w14:textId="77777777" w:rsidR="005A1181" w:rsidRDefault="005A1181" w:rsidP="00E230D4">
      <w:pPr>
        <w:jc w:val="both"/>
        <w:rPr>
          <w:rFonts w:ascii="Segoe UI" w:hAnsi="Segoe UI" w:cs="Segoe UI"/>
          <w:sz w:val="22"/>
          <w:szCs w:val="22"/>
        </w:rPr>
      </w:pPr>
    </w:p>
    <w:p w14:paraId="185E7B17" w14:textId="77777777" w:rsidR="005E20C0" w:rsidRDefault="005E20C0" w:rsidP="005A1181">
      <w:pPr>
        <w:jc w:val="both"/>
        <w:rPr>
          <w:rFonts w:ascii="Segoe UI" w:hAnsi="Segoe UI" w:cs="Segoe UI"/>
          <w:b/>
          <w:color w:val="00B050"/>
          <w:sz w:val="20"/>
        </w:rPr>
      </w:pPr>
    </w:p>
    <w:p w14:paraId="13C362AF" w14:textId="77777777" w:rsidR="005E20C0" w:rsidRDefault="005E20C0" w:rsidP="005A1181">
      <w:pPr>
        <w:jc w:val="both"/>
        <w:rPr>
          <w:rFonts w:ascii="Segoe UI" w:hAnsi="Segoe UI" w:cs="Segoe UI"/>
          <w:b/>
          <w:color w:val="00B050"/>
          <w:sz w:val="20"/>
        </w:rPr>
      </w:pPr>
    </w:p>
    <w:p w14:paraId="24AC46A9" w14:textId="77777777" w:rsidR="005E20C0" w:rsidRDefault="005E20C0" w:rsidP="005A1181">
      <w:pPr>
        <w:jc w:val="both"/>
        <w:rPr>
          <w:rFonts w:ascii="Segoe UI" w:hAnsi="Segoe UI" w:cs="Segoe UI"/>
          <w:b/>
          <w:color w:val="00B050"/>
          <w:sz w:val="20"/>
        </w:rPr>
      </w:pPr>
    </w:p>
    <w:p w14:paraId="52B0B6BA" w14:textId="77777777" w:rsidR="005E20C0" w:rsidRDefault="005E20C0" w:rsidP="005A1181">
      <w:pPr>
        <w:jc w:val="both"/>
        <w:rPr>
          <w:rFonts w:ascii="Segoe UI" w:hAnsi="Segoe UI" w:cs="Segoe UI"/>
          <w:b/>
          <w:color w:val="00B050"/>
          <w:sz w:val="20"/>
        </w:rPr>
      </w:pPr>
    </w:p>
    <w:p w14:paraId="2FD9E9F5" w14:textId="77777777" w:rsidR="005E20C0" w:rsidRDefault="005E20C0" w:rsidP="005A1181">
      <w:pPr>
        <w:jc w:val="both"/>
        <w:rPr>
          <w:rFonts w:ascii="Segoe UI" w:hAnsi="Segoe UI" w:cs="Segoe UI"/>
          <w:b/>
          <w:color w:val="00B050"/>
          <w:sz w:val="20"/>
        </w:rPr>
      </w:pPr>
    </w:p>
    <w:p w14:paraId="60054B2F" w14:textId="77777777" w:rsidR="005E20C0" w:rsidRDefault="005E20C0" w:rsidP="005E20C0">
      <w:pPr>
        <w:rPr>
          <w:rFonts w:ascii="Segoe UI" w:hAnsi="Segoe UI" w:cs="Segoe UI"/>
          <w:b/>
          <w:sz w:val="36"/>
          <w:szCs w:val="36"/>
        </w:rPr>
      </w:pPr>
    </w:p>
    <w:p w14:paraId="24E370DF" w14:textId="77777777" w:rsidR="00544727" w:rsidRDefault="00544727" w:rsidP="005E20C0">
      <w:pPr>
        <w:rPr>
          <w:rFonts w:ascii="Segoe UI" w:hAnsi="Segoe UI" w:cs="Segoe UI"/>
          <w:b/>
          <w:sz w:val="36"/>
          <w:szCs w:val="36"/>
        </w:rPr>
      </w:pPr>
    </w:p>
    <w:p w14:paraId="33FEEEB1" w14:textId="77777777" w:rsidR="00544727" w:rsidRDefault="00544727" w:rsidP="005E20C0">
      <w:pPr>
        <w:rPr>
          <w:rFonts w:ascii="Segoe UI" w:hAnsi="Segoe UI" w:cs="Segoe UI"/>
          <w:b/>
          <w:sz w:val="36"/>
          <w:szCs w:val="36"/>
        </w:rPr>
      </w:pPr>
    </w:p>
    <w:p w14:paraId="7071791E" w14:textId="77777777" w:rsidR="00544727" w:rsidRDefault="00544727" w:rsidP="005E20C0">
      <w:pPr>
        <w:rPr>
          <w:rFonts w:ascii="Segoe UI" w:hAnsi="Segoe UI" w:cs="Segoe UI"/>
          <w:b/>
          <w:sz w:val="36"/>
          <w:szCs w:val="36"/>
        </w:rPr>
      </w:pPr>
    </w:p>
    <w:tbl>
      <w:tblPr>
        <w:tblStyle w:val="Tabelamrea"/>
        <w:tblpPr w:leftFromText="141" w:rightFromText="141" w:vertAnchor="text" w:horzAnchor="margin" w:tblpXSpec="right" w:tblpY="-435"/>
        <w:tblW w:w="0" w:type="auto"/>
        <w:shd w:val="clear" w:color="auto" w:fill="FFFF66"/>
        <w:tblLook w:val="04A0" w:firstRow="1" w:lastRow="0" w:firstColumn="1" w:lastColumn="0" w:noHBand="0" w:noVBand="1"/>
      </w:tblPr>
      <w:tblGrid>
        <w:gridCol w:w="1560"/>
      </w:tblGrid>
      <w:tr w:rsidR="00CC7F82" w:rsidRPr="00BC5CCE" w14:paraId="4E0D6BA5" w14:textId="77777777" w:rsidTr="00544727">
        <w:tc>
          <w:tcPr>
            <w:tcW w:w="1560" w:type="dxa"/>
            <w:shd w:val="clear" w:color="auto" w:fill="FFFF66"/>
          </w:tcPr>
          <w:p w14:paraId="622C06CA" w14:textId="0AE5DB2D" w:rsidR="00CC7F82" w:rsidRPr="000D6D7A" w:rsidRDefault="00CC7F82" w:rsidP="00001B2A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  <w:r w:rsidRPr="000D6D7A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TP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8</w:t>
            </w:r>
            <w:r w:rsidR="006E67A6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, TP</w:t>
            </w:r>
            <w:r w:rsidR="00A71B3F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4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 xml:space="preserve"> </w:t>
            </w:r>
          </w:p>
        </w:tc>
      </w:tr>
    </w:tbl>
    <w:p w14:paraId="7E5935B7" w14:textId="2A9BD8E1" w:rsidR="0071569F" w:rsidRDefault="0071569F" w:rsidP="0071569F">
      <w:pPr>
        <w:jc w:val="center"/>
        <w:rPr>
          <w:rFonts w:ascii="Segoe UI" w:hAnsi="Segoe UI" w:cs="Segoe UI"/>
          <w:b/>
          <w:sz w:val="36"/>
          <w:szCs w:val="36"/>
        </w:rPr>
      </w:pPr>
      <w:r w:rsidRPr="00831CE7">
        <w:rPr>
          <w:rFonts w:ascii="Segoe UI" w:hAnsi="Segoe UI" w:cs="Segoe UI"/>
          <w:b/>
          <w:sz w:val="36"/>
          <w:szCs w:val="36"/>
        </w:rPr>
        <w:t xml:space="preserve">IZJAVA O </w:t>
      </w:r>
      <w:r>
        <w:rPr>
          <w:rFonts w:ascii="Segoe UI" w:hAnsi="Segoe UI" w:cs="Segoe UI"/>
          <w:b/>
          <w:sz w:val="36"/>
          <w:szCs w:val="36"/>
        </w:rPr>
        <w:t xml:space="preserve">PONUJENI </w:t>
      </w:r>
      <w:r w:rsidR="002A36BB">
        <w:rPr>
          <w:rFonts w:ascii="Segoe UI" w:hAnsi="Segoe UI" w:cs="Segoe UI"/>
          <w:b/>
          <w:sz w:val="36"/>
          <w:szCs w:val="36"/>
        </w:rPr>
        <w:t>OPREMO</w:t>
      </w:r>
    </w:p>
    <w:p w14:paraId="3F6EAE5C" w14:textId="77777777" w:rsidR="0071569F" w:rsidRPr="00831CE7" w:rsidRDefault="0071569F" w:rsidP="0071569F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  <w:r w:rsidRPr="00831CE7">
        <w:rPr>
          <w:rFonts w:ascii="Segoe UI" w:hAnsi="Segoe UI" w:cs="Segoe UI"/>
          <w:noProof/>
          <w:color w:val="000000"/>
          <w:sz w:val="28"/>
          <w:szCs w:val="28"/>
          <w:lang w:eastAsia="sl-SI"/>
        </w:rPr>
        <w:t>*</w:t>
      </w:r>
      <w:r w:rsidRPr="00831CE7">
        <w:rPr>
          <w:rFonts w:ascii="Segoe UI" w:hAnsi="Segoe UI" w:cs="Segoe UI"/>
          <w:noProof/>
          <w:color w:val="000000"/>
          <w:sz w:val="20"/>
          <w:lang w:eastAsia="sl-SI"/>
        </w:rPr>
        <w:t xml:space="preserve"> IZPOLNI PONUDNIK </w:t>
      </w:r>
    </w:p>
    <w:p w14:paraId="1423C316" w14:textId="77777777" w:rsidR="0071569F" w:rsidRPr="00831CE7" w:rsidRDefault="0071569F" w:rsidP="0071569F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</w:p>
    <w:tbl>
      <w:tblPr>
        <w:tblW w:w="9815" w:type="dxa"/>
        <w:tblInd w:w="108" w:type="dxa"/>
        <w:tblLook w:val="01E0" w:firstRow="1" w:lastRow="1" w:firstColumn="1" w:lastColumn="1" w:noHBand="0" w:noVBand="0"/>
      </w:tblPr>
      <w:tblGrid>
        <w:gridCol w:w="1701"/>
        <w:gridCol w:w="8114"/>
      </w:tblGrid>
      <w:tr w:rsidR="0071569F" w:rsidRPr="00831CE7" w14:paraId="229915E4" w14:textId="77777777" w:rsidTr="00001B2A">
        <w:trPr>
          <w:trHeight w:val="450"/>
        </w:trPr>
        <w:tc>
          <w:tcPr>
            <w:tcW w:w="1701" w:type="dxa"/>
            <w:vAlign w:val="center"/>
            <w:hideMark/>
          </w:tcPr>
          <w:p w14:paraId="3AFFD74B" w14:textId="77777777" w:rsidR="0071569F" w:rsidRPr="00831CE7" w:rsidRDefault="0071569F" w:rsidP="00001B2A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8"/>
                <w:szCs w:val="28"/>
              </w:rPr>
            </w:pPr>
            <w:r w:rsidRPr="00831CE7">
              <w:rPr>
                <w:rFonts w:ascii="Segoe UI" w:hAnsi="Segoe UI" w:cs="Segoe UI"/>
                <w:b/>
                <w:szCs w:val="24"/>
              </w:rPr>
              <w:t>*</w:t>
            </w:r>
            <w:r w:rsidRPr="00831CE7">
              <w:rPr>
                <w:rFonts w:ascii="Segoe UI" w:hAnsi="Segoe UI" w:cs="Segoe UI"/>
                <w:b/>
                <w:sz w:val="20"/>
                <w:szCs w:val="24"/>
              </w:rPr>
              <w:t>Ponudnik: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329D9" w14:textId="77777777" w:rsidR="0071569F" w:rsidRPr="00831CE7" w:rsidRDefault="0071569F" w:rsidP="00001B2A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0"/>
                <w:szCs w:val="24"/>
              </w:rPr>
            </w:pPr>
          </w:p>
        </w:tc>
      </w:tr>
    </w:tbl>
    <w:p w14:paraId="65E99E2C" w14:textId="77777777" w:rsidR="0071569F" w:rsidRPr="00831CE7" w:rsidRDefault="0071569F" w:rsidP="006E67A6">
      <w:pPr>
        <w:jc w:val="both"/>
        <w:rPr>
          <w:rFonts w:ascii="Segoe UI" w:hAnsi="Segoe UI" w:cs="Segoe UI"/>
          <w:sz w:val="16"/>
          <w:szCs w:val="16"/>
        </w:rPr>
      </w:pPr>
    </w:p>
    <w:p w14:paraId="176624ED" w14:textId="77777777" w:rsidR="00BE0BD1" w:rsidRDefault="0071569F" w:rsidP="006E67A6">
      <w:pPr>
        <w:jc w:val="both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>Izjavljamo, da</w:t>
      </w:r>
      <w:r w:rsidR="00BE0BD1">
        <w:rPr>
          <w:rFonts w:ascii="Segoe UI" w:hAnsi="Segoe UI" w:cs="Segoe UI"/>
          <w:sz w:val="22"/>
          <w:szCs w:val="22"/>
        </w:rPr>
        <w:t>:</w:t>
      </w:r>
    </w:p>
    <w:p w14:paraId="7208EE1C" w14:textId="14A3C840" w:rsidR="00BE0BD1" w:rsidRPr="00BE0BD1" w:rsidRDefault="00BE0BD1" w:rsidP="0032450E">
      <w:pPr>
        <w:pStyle w:val="Odstavekseznama"/>
        <w:numPr>
          <w:ilvl w:val="0"/>
          <w:numId w:val="6"/>
        </w:numPr>
        <w:spacing w:line="240" w:lineRule="auto"/>
        <w:jc w:val="both"/>
        <w:rPr>
          <w:rFonts w:ascii="Segoe UI" w:hAnsi="Segoe UI" w:cs="Segoe UI"/>
        </w:rPr>
      </w:pPr>
      <w:r w:rsidRPr="00BE0BD1">
        <w:rPr>
          <w:rFonts w:ascii="Segoe UI" w:hAnsi="Segoe UI" w:cs="Segoe UI"/>
        </w:rPr>
        <w:t>smo v testiranje in ugotavljanje skladnosti naročniku predali naslednj</w:t>
      </w:r>
      <w:r w:rsidR="00EC2497">
        <w:rPr>
          <w:rFonts w:ascii="Segoe UI" w:hAnsi="Segoe UI" w:cs="Segoe UI"/>
        </w:rPr>
        <w:t>e</w:t>
      </w:r>
      <w:r w:rsidRPr="00BE0BD1">
        <w:rPr>
          <w:rFonts w:ascii="Segoe UI" w:hAnsi="Segoe UI" w:cs="Segoe UI"/>
        </w:rPr>
        <w:t xml:space="preserve"> </w:t>
      </w:r>
      <w:r w:rsidR="00EC2497">
        <w:rPr>
          <w:rFonts w:ascii="Segoe UI" w:hAnsi="Segoe UI" w:cs="Segoe UI"/>
        </w:rPr>
        <w:t>MF</w:t>
      </w:r>
      <w:r w:rsidR="002A36BB">
        <w:rPr>
          <w:rFonts w:ascii="Segoe UI" w:hAnsi="Segoe UI" w:cs="Segoe UI"/>
        </w:rPr>
        <w:t xml:space="preserve"> napravo TIP 3</w:t>
      </w:r>
      <w:r w:rsidR="00EC2497">
        <w:rPr>
          <w:rFonts w:ascii="Segoe UI" w:hAnsi="Segoe UI" w:cs="Segoe UI"/>
        </w:rPr>
        <w:t xml:space="preserve"> z vso pripadajočo opremo, ki je potrebna za nemoten priklop in izvedbo testiranja</w:t>
      </w:r>
      <w:r>
        <w:rPr>
          <w:rFonts w:ascii="Segoe UI" w:hAnsi="Segoe UI" w:cs="Segoe UI"/>
        </w:rPr>
        <w:t>;</w:t>
      </w:r>
    </w:p>
    <w:p w14:paraId="4E65EFBA" w14:textId="7C68893A" w:rsidR="0071569F" w:rsidRPr="00BE0BD1" w:rsidRDefault="0071569F" w:rsidP="0032450E">
      <w:pPr>
        <w:pStyle w:val="Odstavekseznama"/>
        <w:numPr>
          <w:ilvl w:val="0"/>
          <w:numId w:val="6"/>
        </w:numPr>
        <w:spacing w:line="240" w:lineRule="auto"/>
        <w:jc w:val="both"/>
        <w:rPr>
          <w:rFonts w:ascii="Segoe UI" w:hAnsi="Segoe UI" w:cs="Segoe UI"/>
        </w:rPr>
      </w:pPr>
      <w:r w:rsidRPr="00BE0BD1">
        <w:rPr>
          <w:rFonts w:ascii="Segoe UI" w:hAnsi="Segoe UI" w:cs="Segoe UI"/>
        </w:rPr>
        <w:t>bomo ponudili in dobavili naslednje modele MF</w:t>
      </w:r>
      <w:r w:rsidR="002A36BB">
        <w:rPr>
          <w:rFonts w:ascii="Segoe UI" w:hAnsi="Segoe UI" w:cs="Segoe UI"/>
        </w:rPr>
        <w:t xml:space="preserve"> naprav</w:t>
      </w:r>
      <w:r w:rsidRPr="00BE0BD1">
        <w:rPr>
          <w:rFonts w:ascii="Segoe UI" w:hAnsi="Segoe UI" w:cs="Segoe UI"/>
        </w:rPr>
        <w:t>:</w:t>
      </w:r>
    </w:p>
    <w:tbl>
      <w:tblPr>
        <w:tblStyle w:val="Tabelamrea"/>
        <w:tblW w:w="10260" w:type="dxa"/>
        <w:tblLayout w:type="fixed"/>
        <w:tblLook w:val="04A0" w:firstRow="1" w:lastRow="0" w:firstColumn="1" w:lastColumn="0" w:noHBand="0" w:noVBand="1"/>
      </w:tblPr>
      <w:tblGrid>
        <w:gridCol w:w="1129"/>
        <w:gridCol w:w="2982"/>
        <w:gridCol w:w="1129"/>
        <w:gridCol w:w="1418"/>
        <w:gridCol w:w="3602"/>
      </w:tblGrid>
      <w:tr w:rsidR="00BE0BD1" w:rsidRPr="00546FA1" w14:paraId="51C83B67" w14:textId="77777777" w:rsidTr="004452EF">
        <w:trPr>
          <w:trHeight w:val="246"/>
        </w:trPr>
        <w:tc>
          <w:tcPr>
            <w:tcW w:w="1129" w:type="dxa"/>
            <w:shd w:val="clear" w:color="auto" w:fill="FFD541"/>
            <w:vAlign w:val="center"/>
            <w:hideMark/>
          </w:tcPr>
          <w:p w14:paraId="12708363" w14:textId="2E352E2A" w:rsidR="00BE0BD1" w:rsidRPr="00305423" w:rsidRDefault="00BE0BD1" w:rsidP="006E67A6">
            <w:pPr>
              <w:pStyle w:val="Odstavekseznama"/>
              <w:spacing w:after="0" w:line="240" w:lineRule="auto"/>
              <w:ind w:left="0"/>
              <w:rPr>
                <w:rFonts w:ascii="Segoe UI" w:hAnsi="Segoe UI" w:cs="Segoe UI"/>
                <w:b/>
                <w:color w:val="00B050"/>
                <w:sz w:val="16"/>
                <w:szCs w:val="16"/>
              </w:rPr>
            </w:pPr>
            <w:r w:rsidRPr="00305423">
              <w:rPr>
                <w:rFonts w:ascii="Segoe UI" w:hAnsi="Segoe UI" w:cs="Segoe UI"/>
                <w:b/>
                <w:color w:val="00B050"/>
                <w:sz w:val="16"/>
                <w:szCs w:val="16"/>
              </w:rPr>
              <w:t xml:space="preserve"> </w:t>
            </w:r>
            <w:r w:rsidR="00EC2497" w:rsidRPr="00305423">
              <w:rPr>
                <w:rFonts w:ascii="Segoe UI" w:hAnsi="Segoe UI" w:cs="Segoe UI"/>
                <w:b/>
                <w:sz w:val="16"/>
                <w:szCs w:val="16"/>
              </w:rPr>
              <w:t>MF</w:t>
            </w:r>
            <w:r w:rsidR="006F1911" w:rsidRPr="00305423">
              <w:rPr>
                <w:rFonts w:ascii="Segoe UI" w:hAnsi="Segoe UI" w:cs="Segoe UI"/>
                <w:b/>
                <w:sz w:val="16"/>
                <w:szCs w:val="16"/>
              </w:rPr>
              <w:t xml:space="preserve"> NAPRAVA</w:t>
            </w:r>
            <w:r w:rsidR="006E67A6" w:rsidRPr="00305423">
              <w:rPr>
                <w:rFonts w:ascii="Segoe UI" w:hAnsi="Segoe UI" w:cs="Segoe UI"/>
                <w:b/>
                <w:sz w:val="16"/>
                <w:szCs w:val="16"/>
              </w:rPr>
              <w:t>:</w:t>
            </w:r>
          </w:p>
        </w:tc>
        <w:tc>
          <w:tcPr>
            <w:tcW w:w="2982" w:type="dxa"/>
            <w:shd w:val="clear" w:color="auto" w:fill="FFD541"/>
            <w:vAlign w:val="center"/>
          </w:tcPr>
          <w:p w14:paraId="37AA8212" w14:textId="1DC2E00F" w:rsidR="00BE0BD1" w:rsidRPr="0032450E" w:rsidRDefault="006E67A6" w:rsidP="006E67A6">
            <w:pPr>
              <w:pStyle w:val="Odstavekseznama"/>
              <w:spacing w:after="0" w:line="240" w:lineRule="auto"/>
              <w:ind w:left="0"/>
              <w:rPr>
                <w:rFonts w:ascii="Segoe UI" w:hAnsi="Segoe UI" w:cs="Segoe UI"/>
                <w:b/>
                <w:bCs/>
                <w:color w:val="00B050"/>
                <w:sz w:val="16"/>
                <w:szCs w:val="16"/>
              </w:rPr>
            </w:pPr>
            <w:r w:rsidRPr="0032450E">
              <w:rPr>
                <w:rFonts w:ascii="Segoe UI" w:hAnsi="Segoe UI" w:cs="Segoe UI"/>
                <w:b/>
                <w:bCs/>
                <w:sz w:val="16"/>
                <w:szCs w:val="16"/>
              </w:rPr>
              <w:t>Proizvajalec, tip, model</w:t>
            </w:r>
            <w:r w:rsidR="0032450E">
              <w:rPr>
                <w:rFonts w:ascii="Segoe UI" w:hAnsi="Segoe UI" w:cs="Segoe UI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2547" w:type="dxa"/>
            <w:gridSpan w:val="2"/>
            <w:shd w:val="clear" w:color="auto" w:fill="FFD541"/>
            <w:vAlign w:val="center"/>
          </w:tcPr>
          <w:p w14:paraId="4C8EF9B5" w14:textId="78BC6860" w:rsidR="00BE0BD1" w:rsidRPr="00CC7F82" w:rsidRDefault="006F1911" w:rsidP="006E67A6">
            <w:pPr>
              <w:pStyle w:val="Odstavekseznama"/>
              <w:spacing w:after="0" w:line="240" w:lineRule="auto"/>
              <w:ind w:left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JE</w:t>
            </w:r>
            <w:r w:rsidR="00BE0BD1" w:rsidRPr="00CC7F82">
              <w:rPr>
                <w:rFonts w:ascii="Segoe UI" w:hAnsi="Segoe UI" w:cs="Segoe UI"/>
                <w:bCs/>
                <w:sz w:val="16"/>
                <w:szCs w:val="16"/>
              </w:rPr>
              <w:t xml:space="preserve">:     </w:t>
            </w:r>
            <w:r w:rsidR="00305423">
              <w:rPr>
                <w:rFonts w:ascii="Segoe UI" w:hAnsi="Segoe UI" w:cs="Segoe UI"/>
                <w:bCs/>
                <w:sz w:val="16"/>
                <w:szCs w:val="16"/>
              </w:rPr>
              <w:t xml:space="preserve">(vnesti </w:t>
            </w:r>
            <w:r w:rsidR="006E67A6">
              <w:rPr>
                <w:rFonts w:ascii="Segoe UI" w:hAnsi="Segoe UI" w:cs="Segoe UI"/>
                <w:bCs/>
                <w:sz w:val="16"/>
                <w:szCs w:val="16"/>
              </w:rPr>
              <w:t>modelno leto</w:t>
            </w:r>
            <w:r w:rsidR="00BE0BD1" w:rsidRPr="00CC7F82">
              <w:rPr>
                <w:rFonts w:ascii="Segoe UI" w:hAnsi="Segoe UI" w:cs="Segoe UI"/>
                <w:bCs/>
                <w:sz w:val="16"/>
                <w:szCs w:val="16"/>
              </w:rPr>
              <w:t>)</w:t>
            </w:r>
            <w:r w:rsidR="00305423">
              <w:rPr>
                <w:rFonts w:ascii="Segoe UI" w:hAnsi="Segoe UI" w:cs="Segoe UI"/>
                <w:bCs/>
                <w:sz w:val="16"/>
                <w:szCs w:val="16"/>
              </w:rPr>
              <w:t>*</w:t>
            </w:r>
            <w:r w:rsidR="00BE0BD1">
              <w:rPr>
                <w:rFonts w:ascii="Segoe UI" w:hAnsi="Segoe UI" w:cs="Segoe UI"/>
                <w:bCs/>
                <w:sz w:val="16"/>
                <w:szCs w:val="16"/>
              </w:rPr>
              <w:t xml:space="preserve"> </w:t>
            </w:r>
          </w:p>
          <w:tbl>
            <w:tblPr>
              <w:tblStyle w:val="Tabelamrea"/>
              <w:tblpPr w:leftFromText="141" w:rightFromText="141" w:vertAnchor="text" w:horzAnchor="margin" w:tblpXSpec="right" w:tblpY="-435"/>
              <w:tblW w:w="0" w:type="auto"/>
              <w:shd w:val="clear" w:color="auto" w:fill="FFFF66"/>
              <w:tblLook w:val="04A0" w:firstRow="1" w:lastRow="0" w:firstColumn="1" w:lastColumn="0" w:noHBand="0" w:noVBand="1"/>
            </w:tblPr>
            <w:tblGrid>
              <w:gridCol w:w="714"/>
            </w:tblGrid>
            <w:tr w:rsidR="00BE0BD1" w:rsidRPr="000D6D7A" w14:paraId="57EC57F1" w14:textId="77777777" w:rsidTr="00001B2A">
              <w:tc>
                <w:tcPr>
                  <w:tcW w:w="714" w:type="dxa"/>
                  <w:shd w:val="clear" w:color="auto" w:fill="FFFF66"/>
                </w:tcPr>
                <w:p w14:paraId="240E695A" w14:textId="77777777" w:rsidR="00BE0BD1" w:rsidRPr="000D6D7A" w:rsidRDefault="00BE0BD1" w:rsidP="006E67A6">
                  <w:pPr>
                    <w:rPr>
                      <w:rFonts w:ascii="Segoe UI" w:hAnsi="Segoe UI" w:cs="Segoe UI"/>
                      <w:b/>
                      <w:color w:val="0070C0"/>
                      <w:sz w:val="28"/>
                      <w:szCs w:val="28"/>
                      <w:highlight w:val="yellow"/>
                    </w:rPr>
                  </w:pPr>
                  <w:r w:rsidRPr="000D6D7A">
                    <w:rPr>
                      <w:rFonts w:ascii="Segoe UI" w:hAnsi="Segoe UI" w:cs="Segoe UI"/>
                      <w:b/>
                      <w:color w:val="0070C0"/>
                      <w:sz w:val="28"/>
                      <w:szCs w:val="28"/>
                      <w:highlight w:val="yellow"/>
                    </w:rPr>
                    <w:t>TP</w:t>
                  </w:r>
                  <w:r>
                    <w:rPr>
                      <w:rFonts w:ascii="Segoe UI" w:hAnsi="Segoe UI" w:cs="Segoe UI"/>
                      <w:b/>
                      <w:color w:val="0070C0"/>
                      <w:sz w:val="28"/>
                      <w:szCs w:val="28"/>
                      <w:highlight w:val="yellow"/>
                    </w:rPr>
                    <w:t xml:space="preserve">8 </w:t>
                  </w:r>
                </w:p>
              </w:tc>
            </w:tr>
          </w:tbl>
          <w:p w14:paraId="4F45FB90" w14:textId="6B62E8EF" w:rsidR="00BE0BD1" w:rsidRPr="00CC7F82" w:rsidRDefault="00BE0BD1" w:rsidP="006E67A6">
            <w:pPr>
              <w:pStyle w:val="Odstavekseznama"/>
              <w:spacing w:after="0" w:line="240" w:lineRule="auto"/>
              <w:ind w:left="0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602" w:type="dxa"/>
            <w:shd w:val="clear" w:color="auto" w:fill="FFD541"/>
            <w:vAlign w:val="center"/>
          </w:tcPr>
          <w:tbl>
            <w:tblPr>
              <w:tblStyle w:val="Tabelamrea"/>
              <w:tblpPr w:leftFromText="141" w:rightFromText="141" w:vertAnchor="text" w:horzAnchor="margin" w:tblpXSpec="right" w:tblpY="-435"/>
              <w:tblW w:w="0" w:type="auto"/>
              <w:shd w:val="clear" w:color="auto" w:fill="FFFF66"/>
              <w:tblLook w:val="04A0" w:firstRow="1" w:lastRow="0" w:firstColumn="1" w:lastColumn="0" w:noHBand="0" w:noVBand="1"/>
            </w:tblPr>
            <w:tblGrid>
              <w:gridCol w:w="714"/>
            </w:tblGrid>
            <w:tr w:rsidR="006E67A6" w:rsidRPr="000D6D7A" w14:paraId="6EF16254" w14:textId="77777777" w:rsidTr="00001B2A">
              <w:tc>
                <w:tcPr>
                  <w:tcW w:w="714" w:type="dxa"/>
                  <w:shd w:val="clear" w:color="auto" w:fill="FFFF66"/>
                </w:tcPr>
                <w:p w14:paraId="0600FCDD" w14:textId="78028927" w:rsidR="006E67A6" w:rsidRPr="000D6D7A" w:rsidRDefault="006E67A6" w:rsidP="006E67A6">
                  <w:pPr>
                    <w:rPr>
                      <w:rFonts w:ascii="Segoe UI" w:hAnsi="Segoe UI" w:cs="Segoe UI"/>
                      <w:b/>
                      <w:color w:val="0070C0"/>
                      <w:sz w:val="28"/>
                      <w:szCs w:val="28"/>
                      <w:highlight w:val="yellow"/>
                    </w:rPr>
                  </w:pPr>
                  <w:r w:rsidRPr="000D6D7A">
                    <w:rPr>
                      <w:rFonts w:ascii="Segoe UI" w:hAnsi="Segoe UI" w:cs="Segoe UI"/>
                      <w:b/>
                      <w:color w:val="0070C0"/>
                      <w:sz w:val="28"/>
                      <w:szCs w:val="28"/>
                      <w:highlight w:val="yellow"/>
                    </w:rPr>
                    <w:t>TP</w:t>
                  </w:r>
                  <w:r w:rsidR="00A71B3F">
                    <w:rPr>
                      <w:rFonts w:ascii="Segoe UI" w:hAnsi="Segoe UI" w:cs="Segoe UI"/>
                      <w:b/>
                      <w:color w:val="0070C0"/>
                      <w:sz w:val="28"/>
                      <w:szCs w:val="28"/>
                      <w:highlight w:val="yellow"/>
                    </w:rPr>
                    <w:t>4</w:t>
                  </w:r>
                  <w:r>
                    <w:rPr>
                      <w:rFonts w:ascii="Segoe UI" w:hAnsi="Segoe UI" w:cs="Segoe UI"/>
                      <w:b/>
                      <w:color w:val="0070C0"/>
                      <w:sz w:val="28"/>
                      <w:szCs w:val="28"/>
                      <w:highlight w:val="yellow"/>
                    </w:rPr>
                    <w:t xml:space="preserve"> </w:t>
                  </w:r>
                </w:p>
              </w:tc>
            </w:tr>
          </w:tbl>
          <w:p w14:paraId="234CBBAA" w14:textId="2B7B536E" w:rsidR="00BE0BD1" w:rsidRPr="00CC7F82" w:rsidRDefault="00BE0BD1" w:rsidP="006E67A6">
            <w:pPr>
              <w:pStyle w:val="Odstavekseznama"/>
              <w:spacing w:after="0" w:line="240" w:lineRule="auto"/>
              <w:ind w:left="0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305423" w:rsidRPr="00831CE7" w14:paraId="3C32CA82" w14:textId="77777777" w:rsidTr="004452EF">
        <w:trPr>
          <w:trHeight w:val="524"/>
        </w:trPr>
        <w:tc>
          <w:tcPr>
            <w:tcW w:w="1129" w:type="dxa"/>
            <w:vMerge w:val="restart"/>
            <w:vAlign w:val="center"/>
          </w:tcPr>
          <w:p w14:paraId="3C6555CB" w14:textId="7620DCFB" w:rsidR="00305423" w:rsidRDefault="00305423" w:rsidP="006E67A6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TIP 1</w:t>
            </w:r>
          </w:p>
          <w:p w14:paraId="37FB1680" w14:textId="77777777" w:rsidR="00305423" w:rsidRPr="0076100D" w:rsidRDefault="00305423" w:rsidP="006E67A6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982" w:type="dxa"/>
            <w:vMerge w:val="restart"/>
          </w:tcPr>
          <w:p w14:paraId="369AFD20" w14:textId="08DA4F25" w:rsidR="00305423" w:rsidRPr="00BE0BD1" w:rsidRDefault="00305423" w:rsidP="006E67A6">
            <w:pPr>
              <w:jc w:val="both"/>
              <w:rPr>
                <w:rFonts w:ascii="Segoe UI" w:hAnsi="Segoe UI" w:cs="Segoe UI"/>
                <w:szCs w:val="24"/>
                <w:vertAlign w:val="superscript"/>
              </w:rPr>
            </w:pPr>
          </w:p>
        </w:tc>
        <w:tc>
          <w:tcPr>
            <w:tcW w:w="2547" w:type="dxa"/>
            <w:gridSpan w:val="2"/>
            <w:vAlign w:val="center"/>
          </w:tcPr>
          <w:p w14:paraId="72ED792E" w14:textId="526C1B27" w:rsidR="00305423" w:rsidRPr="006F1911" w:rsidRDefault="00305423" w:rsidP="006E67A6">
            <w:pPr>
              <w:rPr>
                <w:rFonts w:ascii="Segoe UI" w:hAnsi="Segoe UI" w:cs="Segoe UI"/>
                <w:sz w:val="18"/>
                <w:szCs w:val="18"/>
              </w:rPr>
            </w:pPr>
            <w:r w:rsidRPr="006F1911">
              <w:rPr>
                <w:rFonts w:ascii="Segoe UI" w:hAnsi="Segoe UI" w:cs="Segoe UI"/>
                <w:sz w:val="18"/>
                <w:szCs w:val="18"/>
              </w:rPr>
              <w:t>nova, nerabljena MF naprava TIP 1 (aktualni model)</w:t>
            </w:r>
          </w:p>
        </w:tc>
        <w:tc>
          <w:tcPr>
            <w:tcW w:w="3602" w:type="dxa"/>
            <w:vMerge w:val="restart"/>
            <w:vAlign w:val="center"/>
          </w:tcPr>
          <w:p w14:paraId="13AB8D2A" w14:textId="453DC092" w:rsidR="00305423" w:rsidRPr="003B1D18" w:rsidRDefault="00305423" w:rsidP="006E67A6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Potrjujemo in jamčimo, da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ponujena MF naprava TIP 1 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ustreza tehničnim zahtevam naročnika. </w:t>
            </w:r>
          </w:p>
          <w:p w14:paraId="1B4EE1A2" w14:textId="379B7986" w:rsidR="00305423" w:rsidRPr="006E67A6" w:rsidRDefault="00305423" w:rsidP="006E67A6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Ponujena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MF naprava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TIP 1 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je skladna s tehničnimi zahtevami naročnika.  </w:t>
            </w:r>
          </w:p>
        </w:tc>
      </w:tr>
      <w:tr w:rsidR="00305423" w:rsidRPr="00831CE7" w14:paraId="180B4B24" w14:textId="77777777" w:rsidTr="004452EF">
        <w:trPr>
          <w:trHeight w:val="523"/>
        </w:trPr>
        <w:tc>
          <w:tcPr>
            <w:tcW w:w="1129" w:type="dxa"/>
            <w:vMerge/>
            <w:vAlign w:val="center"/>
          </w:tcPr>
          <w:p w14:paraId="05603768" w14:textId="77777777" w:rsidR="00305423" w:rsidRDefault="00305423" w:rsidP="006E67A6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982" w:type="dxa"/>
            <w:vMerge/>
          </w:tcPr>
          <w:p w14:paraId="573A53D7" w14:textId="77777777" w:rsidR="00305423" w:rsidRPr="00BE0BD1" w:rsidRDefault="00305423" w:rsidP="006E67A6">
            <w:pPr>
              <w:jc w:val="both"/>
              <w:rPr>
                <w:rFonts w:ascii="Segoe UI" w:hAnsi="Segoe UI" w:cs="Segoe UI"/>
                <w:szCs w:val="24"/>
                <w:vertAlign w:val="superscript"/>
              </w:rPr>
            </w:pPr>
          </w:p>
        </w:tc>
        <w:tc>
          <w:tcPr>
            <w:tcW w:w="1129" w:type="dxa"/>
            <w:vAlign w:val="center"/>
          </w:tcPr>
          <w:p w14:paraId="4AEE95BA" w14:textId="3D6794C0" w:rsidR="00305423" w:rsidRPr="006F1911" w:rsidRDefault="00305423" w:rsidP="006F1911">
            <w:pPr>
              <w:rPr>
                <w:rFonts w:ascii="Segoe UI" w:hAnsi="Segoe UI" w:cs="Segoe UI"/>
                <w:sz w:val="18"/>
                <w:szCs w:val="18"/>
              </w:rPr>
            </w:pPr>
            <w:r w:rsidRPr="006F1911">
              <w:rPr>
                <w:rFonts w:ascii="Segoe UI" w:hAnsi="Segoe UI" w:cs="Segoe UI"/>
                <w:sz w:val="18"/>
                <w:szCs w:val="18"/>
              </w:rPr>
              <w:t>Modelno leto:*</w:t>
            </w:r>
          </w:p>
        </w:tc>
        <w:tc>
          <w:tcPr>
            <w:tcW w:w="1418" w:type="dxa"/>
            <w:vAlign w:val="center"/>
          </w:tcPr>
          <w:p w14:paraId="73AF4EBF" w14:textId="466C7C6F" w:rsidR="00305423" w:rsidRPr="006F1911" w:rsidRDefault="00305423" w:rsidP="006F1911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3602" w:type="dxa"/>
            <w:vMerge/>
            <w:vAlign w:val="center"/>
          </w:tcPr>
          <w:p w14:paraId="276CE7F4" w14:textId="77777777" w:rsidR="00305423" w:rsidRPr="003B1D18" w:rsidRDefault="00305423" w:rsidP="006E67A6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</w:tr>
      <w:tr w:rsidR="00305423" w:rsidRPr="00831CE7" w14:paraId="2C4C45E5" w14:textId="77777777" w:rsidTr="004452EF">
        <w:trPr>
          <w:trHeight w:val="848"/>
        </w:trPr>
        <w:tc>
          <w:tcPr>
            <w:tcW w:w="1129" w:type="dxa"/>
            <w:vMerge w:val="restart"/>
            <w:vAlign w:val="center"/>
          </w:tcPr>
          <w:p w14:paraId="502E8831" w14:textId="4E802584" w:rsidR="00305423" w:rsidRDefault="00305423" w:rsidP="006E67A6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TIP 2</w:t>
            </w:r>
          </w:p>
          <w:p w14:paraId="3D1565D6" w14:textId="77777777" w:rsidR="00305423" w:rsidRDefault="00305423" w:rsidP="006E67A6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982" w:type="dxa"/>
            <w:vMerge w:val="restart"/>
          </w:tcPr>
          <w:p w14:paraId="78F0A425" w14:textId="080B3BD2" w:rsidR="00305423" w:rsidRPr="00831CE7" w:rsidRDefault="00305423" w:rsidP="006E67A6">
            <w:pPr>
              <w:rPr>
                <w:rFonts w:ascii="Segoe UI" w:hAnsi="Segoe UI" w:cs="Segoe UI"/>
                <w:szCs w:val="24"/>
                <w:vertAlign w:val="superscript"/>
              </w:rPr>
            </w:pPr>
          </w:p>
        </w:tc>
        <w:tc>
          <w:tcPr>
            <w:tcW w:w="2547" w:type="dxa"/>
            <w:gridSpan w:val="2"/>
            <w:vAlign w:val="center"/>
          </w:tcPr>
          <w:p w14:paraId="3C97D4A1" w14:textId="602D6C83" w:rsidR="00305423" w:rsidRPr="006F1911" w:rsidRDefault="00305423" w:rsidP="006F1911">
            <w:pPr>
              <w:rPr>
                <w:rFonts w:ascii="Segoe UI" w:hAnsi="Segoe UI" w:cs="Segoe UI"/>
                <w:sz w:val="18"/>
                <w:szCs w:val="18"/>
              </w:rPr>
            </w:pPr>
            <w:r w:rsidRPr="006F1911">
              <w:rPr>
                <w:rFonts w:ascii="Segoe UI" w:hAnsi="Segoe UI" w:cs="Segoe UI"/>
                <w:sz w:val="18"/>
                <w:szCs w:val="18"/>
              </w:rPr>
              <w:t>nova, nerabljena MF naprava TIP 2 (aktualni model)</w:t>
            </w:r>
          </w:p>
        </w:tc>
        <w:tc>
          <w:tcPr>
            <w:tcW w:w="3602" w:type="dxa"/>
            <w:vMerge w:val="restart"/>
            <w:vAlign w:val="center"/>
          </w:tcPr>
          <w:p w14:paraId="799314B1" w14:textId="3938F19E" w:rsidR="00305423" w:rsidRPr="003B1D18" w:rsidRDefault="00305423" w:rsidP="006E67A6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Potrjujemo in jamčimo, da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ponujena MF naprava TIP 2 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ustreza tehničnim zahtevam naročnika. </w:t>
            </w:r>
          </w:p>
          <w:p w14:paraId="42D624BD" w14:textId="70E9F594" w:rsidR="00305423" w:rsidRPr="006E67A6" w:rsidRDefault="00305423" w:rsidP="006E67A6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Ponujena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MF naprava TIP 2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je skladna s tehničnimi zahtevami naročnika.  </w:t>
            </w:r>
          </w:p>
        </w:tc>
      </w:tr>
      <w:tr w:rsidR="00305423" w:rsidRPr="00831CE7" w14:paraId="2DFFCA4F" w14:textId="77777777" w:rsidTr="004452EF">
        <w:trPr>
          <w:trHeight w:val="523"/>
        </w:trPr>
        <w:tc>
          <w:tcPr>
            <w:tcW w:w="1129" w:type="dxa"/>
            <w:vMerge/>
            <w:vAlign w:val="center"/>
          </w:tcPr>
          <w:p w14:paraId="64A8AE9C" w14:textId="77777777" w:rsidR="00305423" w:rsidRDefault="00305423" w:rsidP="006E67A6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982" w:type="dxa"/>
            <w:vMerge/>
          </w:tcPr>
          <w:p w14:paraId="363F8F9B" w14:textId="77777777" w:rsidR="00305423" w:rsidRPr="00831CE7" w:rsidRDefault="00305423" w:rsidP="006E67A6">
            <w:pPr>
              <w:rPr>
                <w:rFonts w:ascii="Segoe UI" w:hAnsi="Segoe UI" w:cs="Segoe UI"/>
                <w:szCs w:val="24"/>
                <w:vertAlign w:val="superscript"/>
              </w:rPr>
            </w:pPr>
          </w:p>
        </w:tc>
        <w:tc>
          <w:tcPr>
            <w:tcW w:w="1129" w:type="dxa"/>
            <w:vAlign w:val="center"/>
          </w:tcPr>
          <w:p w14:paraId="6EC98A37" w14:textId="3950C5D0" w:rsidR="00305423" w:rsidRPr="006F1911" w:rsidRDefault="00305423" w:rsidP="006F1911">
            <w:pPr>
              <w:rPr>
                <w:rFonts w:ascii="Segoe UI" w:hAnsi="Segoe UI" w:cs="Segoe UI"/>
                <w:sz w:val="18"/>
                <w:szCs w:val="18"/>
              </w:rPr>
            </w:pPr>
            <w:r w:rsidRPr="006F1911">
              <w:rPr>
                <w:rFonts w:ascii="Segoe UI" w:hAnsi="Segoe UI" w:cs="Segoe UI"/>
                <w:sz w:val="18"/>
                <w:szCs w:val="18"/>
              </w:rPr>
              <w:t>Modelno leto:*</w:t>
            </w:r>
          </w:p>
        </w:tc>
        <w:tc>
          <w:tcPr>
            <w:tcW w:w="1418" w:type="dxa"/>
            <w:vAlign w:val="center"/>
          </w:tcPr>
          <w:p w14:paraId="3F750D98" w14:textId="01748972" w:rsidR="00305423" w:rsidRPr="006F1911" w:rsidRDefault="00305423" w:rsidP="006F1911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3602" w:type="dxa"/>
            <w:vMerge/>
            <w:vAlign w:val="center"/>
          </w:tcPr>
          <w:p w14:paraId="0897435C" w14:textId="77777777" w:rsidR="00305423" w:rsidRPr="003B1D18" w:rsidRDefault="00305423" w:rsidP="006E67A6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</w:tr>
      <w:tr w:rsidR="00305423" w:rsidRPr="00831CE7" w14:paraId="13147CC5" w14:textId="77777777" w:rsidTr="004452EF">
        <w:trPr>
          <w:trHeight w:val="524"/>
        </w:trPr>
        <w:tc>
          <w:tcPr>
            <w:tcW w:w="1129" w:type="dxa"/>
            <w:vMerge w:val="restart"/>
            <w:vAlign w:val="center"/>
            <w:hideMark/>
          </w:tcPr>
          <w:p w14:paraId="3B77CECC" w14:textId="4BDAF196" w:rsidR="00305423" w:rsidRDefault="00305423" w:rsidP="006E67A6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TIP 3</w:t>
            </w:r>
          </w:p>
          <w:p w14:paraId="0C9F7981" w14:textId="77777777" w:rsidR="00305423" w:rsidRPr="0076100D" w:rsidRDefault="00305423" w:rsidP="006E67A6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982" w:type="dxa"/>
            <w:vMerge w:val="restart"/>
          </w:tcPr>
          <w:p w14:paraId="5D050CB3" w14:textId="32029F90" w:rsidR="00305423" w:rsidRPr="00831CE7" w:rsidRDefault="00305423" w:rsidP="006E67A6">
            <w:pPr>
              <w:rPr>
                <w:rFonts w:ascii="Segoe UI" w:hAnsi="Segoe UI" w:cs="Segoe UI"/>
                <w:szCs w:val="24"/>
                <w:vertAlign w:val="superscript"/>
              </w:rPr>
            </w:pPr>
          </w:p>
        </w:tc>
        <w:tc>
          <w:tcPr>
            <w:tcW w:w="2547" w:type="dxa"/>
            <w:gridSpan w:val="2"/>
            <w:vAlign w:val="center"/>
          </w:tcPr>
          <w:p w14:paraId="736CA451" w14:textId="185A7BD7" w:rsidR="00305423" w:rsidRPr="00674C6D" w:rsidRDefault="00305423" w:rsidP="006F1911">
            <w:pPr>
              <w:rPr>
                <w:rFonts w:ascii="Segoe UI" w:hAnsi="Segoe UI" w:cs="Segoe UI"/>
                <w:sz w:val="18"/>
                <w:szCs w:val="18"/>
              </w:rPr>
            </w:pPr>
            <w:r w:rsidRPr="006F1911">
              <w:rPr>
                <w:rFonts w:ascii="Segoe UI" w:hAnsi="Segoe UI" w:cs="Segoe UI"/>
                <w:sz w:val="18"/>
                <w:szCs w:val="18"/>
              </w:rPr>
              <w:t>nova, nerabljena MF naprava TIP 3 (aktualni model)</w:t>
            </w:r>
          </w:p>
        </w:tc>
        <w:tc>
          <w:tcPr>
            <w:tcW w:w="3602" w:type="dxa"/>
            <w:vMerge w:val="restart"/>
            <w:vAlign w:val="center"/>
          </w:tcPr>
          <w:p w14:paraId="24C0B538" w14:textId="0BDAC955" w:rsidR="00305423" w:rsidRPr="003B1D18" w:rsidRDefault="00305423" w:rsidP="006E67A6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Potrjujemo in jamčimo, da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ponujena MF naprava TIP 3 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ustreza tehničnim zahtevam naročnika. </w:t>
            </w:r>
          </w:p>
          <w:p w14:paraId="25C509C4" w14:textId="7A4A9336" w:rsidR="00305423" w:rsidRPr="006E67A6" w:rsidRDefault="00305423" w:rsidP="006E67A6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Ponujena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MF naprava TIP 3</w:t>
            </w:r>
            <w:r w:rsidRPr="003B1D18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 xml:space="preserve"> je skladna s tehničnimi zahtevami naročnika.  </w:t>
            </w:r>
          </w:p>
        </w:tc>
      </w:tr>
      <w:tr w:rsidR="00305423" w:rsidRPr="00831CE7" w14:paraId="45A84434" w14:textId="77777777" w:rsidTr="004452EF">
        <w:trPr>
          <w:trHeight w:val="523"/>
        </w:trPr>
        <w:tc>
          <w:tcPr>
            <w:tcW w:w="1129" w:type="dxa"/>
            <w:vMerge/>
            <w:vAlign w:val="center"/>
          </w:tcPr>
          <w:p w14:paraId="4992F85E" w14:textId="77777777" w:rsidR="00305423" w:rsidRDefault="00305423" w:rsidP="006E67A6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982" w:type="dxa"/>
            <w:vMerge/>
          </w:tcPr>
          <w:p w14:paraId="264EF974" w14:textId="77777777" w:rsidR="00305423" w:rsidRPr="00831CE7" w:rsidRDefault="00305423" w:rsidP="006E67A6">
            <w:pPr>
              <w:rPr>
                <w:rFonts w:ascii="Segoe UI" w:hAnsi="Segoe UI" w:cs="Segoe UI"/>
                <w:szCs w:val="24"/>
                <w:vertAlign w:val="superscript"/>
              </w:rPr>
            </w:pPr>
          </w:p>
        </w:tc>
        <w:tc>
          <w:tcPr>
            <w:tcW w:w="1129" w:type="dxa"/>
            <w:vAlign w:val="center"/>
          </w:tcPr>
          <w:p w14:paraId="7F0B2A8D" w14:textId="2E0EDCF0" w:rsidR="00305423" w:rsidRPr="006F1911" w:rsidRDefault="00305423" w:rsidP="006F1911">
            <w:pPr>
              <w:rPr>
                <w:rFonts w:ascii="Segoe UI" w:hAnsi="Segoe UI" w:cs="Segoe UI"/>
                <w:sz w:val="18"/>
                <w:szCs w:val="18"/>
              </w:rPr>
            </w:pPr>
            <w:r w:rsidRPr="006F1911">
              <w:rPr>
                <w:rFonts w:ascii="Segoe UI" w:hAnsi="Segoe UI" w:cs="Segoe UI"/>
                <w:sz w:val="18"/>
                <w:szCs w:val="18"/>
              </w:rPr>
              <w:t>Modelno leto:*</w:t>
            </w:r>
          </w:p>
        </w:tc>
        <w:tc>
          <w:tcPr>
            <w:tcW w:w="1418" w:type="dxa"/>
            <w:vAlign w:val="center"/>
          </w:tcPr>
          <w:p w14:paraId="3EC49FAC" w14:textId="571295D7" w:rsidR="00305423" w:rsidRPr="006F1911" w:rsidRDefault="00305423" w:rsidP="006F1911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3602" w:type="dxa"/>
            <w:vMerge/>
            <w:vAlign w:val="center"/>
          </w:tcPr>
          <w:p w14:paraId="182E5CBC" w14:textId="77777777" w:rsidR="00305423" w:rsidRPr="003B1D18" w:rsidRDefault="00305423" w:rsidP="006E67A6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3C86FF0F" w14:textId="77777777" w:rsidR="006E67A6" w:rsidRDefault="006E67A6" w:rsidP="006E67A6">
      <w:pPr>
        <w:jc w:val="both"/>
        <w:rPr>
          <w:rFonts w:ascii="Segoe UI" w:hAnsi="Segoe UI" w:cs="Segoe UI"/>
          <w:sz w:val="22"/>
          <w:szCs w:val="22"/>
        </w:rPr>
      </w:pPr>
    </w:p>
    <w:p w14:paraId="7307CB2B" w14:textId="77777777" w:rsidR="00A66741" w:rsidRDefault="00A66741" w:rsidP="006E67A6">
      <w:pPr>
        <w:jc w:val="both"/>
        <w:rPr>
          <w:rFonts w:ascii="Segoe UI" w:hAnsi="Segoe UI" w:cs="Segoe UI"/>
          <w:sz w:val="22"/>
          <w:szCs w:val="22"/>
        </w:rPr>
      </w:pPr>
    </w:p>
    <w:p w14:paraId="20C502BD" w14:textId="4106CA2D" w:rsidR="006E67A6" w:rsidRDefault="006E67A6" w:rsidP="006E67A6">
      <w:pPr>
        <w:jc w:val="both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Za podano izjavo kazensko in materialno odgovarjamo. </w:t>
      </w:r>
    </w:p>
    <w:p w14:paraId="14035FDF" w14:textId="77777777" w:rsidR="0071569F" w:rsidRDefault="0071569F" w:rsidP="006E67A6">
      <w:pPr>
        <w:jc w:val="both"/>
        <w:rPr>
          <w:rFonts w:ascii="Segoe UI" w:hAnsi="Segoe UI" w:cs="Segoe UI"/>
          <w:sz w:val="22"/>
          <w:szCs w:val="22"/>
        </w:rPr>
      </w:pPr>
    </w:p>
    <w:p w14:paraId="60819A5E" w14:textId="77777777" w:rsidR="0071569F" w:rsidRPr="00831CE7" w:rsidRDefault="0071569F" w:rsidP="006E67A6">
      <w:pPr>
        <w:jc w:val="both"/>
        <w:rPr>
          <w:rFonts w:ascii="Segoe UI" w:hAnsi="Segoe UI" w:cs="Segoe UI"/>
          <w:b/>
          <w:sz w:val="22"/>
          <w:szCs w:val="22"/>
        </w:rPr>
      </w:pPr>
    </w:p>
    <w:tbl>
      <w:tblPr>
        <w:tblW w:w="9955" w:type="dxa"/>
        <w:tblInd w:w="108" w:type="dxa"/>
        <w:tblLook w:val="01E0" w:firstRow="1" w:lastRow="1" w:firstColumn="1" w:lastColumn="1" w:noHBand="0" w:noVBand="0"/>
      </w:tblPr>
      <w:tblGrid>
        <w:gridCol w:w="3577"/>
        <w:gridCol w:w="3118"/>
        <w:gridCol w:w="3260"/>
      </w:tblGrid>
      <w:tr w:rsidR="006E67A6" w:rsidRPr="00831CE7" w14:paraId="16E887B2" w14:textId="77777777" w:rsidTr="00001B2A"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8E8E2" w14:textId="77777777" w:rsidR="006E67A6" w:rsidRPr="00831CE7" w:rsidRDefault="006E67A6" w:rsidP="006E67A6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18AB0197" w14:textId="77777777" w:rsidR="006E67A6" w:rsidRPr="00831CE7" w:rsidRDefault="006E67A6" w:rsidP="006E67A6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68CF60" w14:textId="77777777" w:rsidR="006E67A6" w:rsidRPr="00831CE7" w:rsidRDefault="006E67A6" w:rsidP="006E67A6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6E67A6" w:rsidRPr="00831CE7" w14:paraId="1FC96A20" w14:textId="77777777" w:rsidTr="00001B2A"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AA67D7" w14:textId="77777777" w:rsidR="006E67A6" w:rsidRPr="00831CE7" w:rsidRDefault="006E67A6" w:rsidP="006E67A6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Podjetje*</w:t>
            </w:r>
          </w:p>
        </w:tc>
        <w:tc>
          <w:tcPr>
            <w:tcW w:w="3118" w:type="dxa"/>
            <w:hideMark/>
          </w:tcPr>
          <w:p w14:paraId="315E9B71" w14:textId="77777777" w:rsidR="006E67A6" w:rsidRPr="00831CE7" w:rsidRDefault="006E67A6" w:rsidP="006E67A6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7E0D1A" w14:textId="77777777" w:rsidR="006E67A6" w:rsidRPr="00831CE7" w:rsidRDefault="006E67A6" w:rsidP="006E67A6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397D0BB2" w14:textId="77777777" w:rsidR="0071569F" w:rsidRDefault="0071569F" w:rsidP="006E67A6">
      <w:pPr>
        <w:jc w:val="both"/>
        <w:rPr>
          <w:rFonts w:ascii="Segoe UI" w:hAnsi="Segoe UI" w:cs="Segoe UI"/>
          <w:sz w:val="22"/>
          <w:szCs w:val="22"/>
        </w:rPr>
      </w:pPr>
    </w:p>
    <w:p w14:paraId="2CB497A1" w14:textId="77777777" w:rsidR="0071569F" w:rsidRDefault="0071569F" w:rsidP="006E67A6">
      <w:pPr>
        <w:jc w:val="both"/>
        <w:rPr>
          <w:rFonts w:ascii="Segoe UI" w:hAnsi="Segoe UI" w:cs="Segoe UI"/>
          <w:sz w:val="22"/>
          <w:szCs w:val="22"/>
        </w:rPr>
      </w:pPr>
    </w:p>
    <w:p w14:paraId="1D795A83" w14:textId="77777777" w:rsidR="00EC2497" w:rsidRDefault="00EC2497" w:rsidP="006E67A6">
      <w:pPr>
        <w:jc w:val="both"/>
        <w:rPr>
          <w:rFonts w:ascii="Segoe UI" w:hAnsi="Segoe UI" w:cs="Segoe UI"/>
          <w:b/>
          <w:sz w:val="20"/>
          <w:u w:val="single"/>
        </w:rPr>
      </w:pPr>
      <w:r w:rsidRPr="00831CE7">
        <w:rPr>
          <w:rFonts w:ascii="Segoe UI" w:hAnsi="Segoe UI" w:cs="Segoe UI"/>
          <w:b/>
          <w:sz w:val="20"/>
          <w:u w:val="single"/>
        </w:rPr>
        <w:t xml:space="preserve">Opomba naročnika: </w:t>
      </w:r>
    </w:p>
    <w:p w14:paraId="539208CA" w14:textId="77777777" w:rsidR="00EC2497" w:rsidRPr="00544727" w:rsidRDefault="00EC2497" w:rsidP="006E67A6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</w:p>
    <w:p w14:paraId="246805E0" w14:textId="1B382DEE" w:rsidR="00EC2497" w:rsidRDefault="00EC2497" w:rsidP="006E67A6">
      <w:pPr>
        <w:jc w:val="both"/>
        <w:rPr>
          <w:rFonts w:ascii="Segoe UI" w:hAnsi="Segoe UI" w:cs="Segoe UI"/>
          <w:b/>
          <w:sz w:val="20"/>
        </w:rPr>
      </w:pPr>
      <w:r w:rsidRPr="00831CE7">
        <w:rPr>
          <w:rFonts w:ascii="Segoe UI" w:hAnsi="Segoe UI" w:cs="Segoe UI"/>
          <w:b/>
          <w:sz w:val="20"/>
        </w:rPr>
        <w:t xml:space="preserve">Ponudnik </w:t>
      </w:r>
      <w:r>
        <w:rPr>
          <w:rFonts w:ascii="Segoe UI" w:hAnsi="Segoe UI" w:cs="Segoe UI"/>
          <w:b/>
          <w:sz w:val="20"/>
        </w:rPr>
        <w:t xml:space="preserve">mora </w:t>
      </w:r>
      <w:r w:rsidR="006F1911">
        <w:rPr>
          <w:rFonts w:ascii="Segoe UI" w:hAnsi="Segoe UI" w:cs="Segoe UI"/>
          <w:b/>
          <w:sz w:val="20"/>
          <w:u w:val="single"/>
        </w:rPr>
        <w:t xml:space="preserve">MF napravo TIP 3 </w:t>
      </w:r>
      <w:r w:rsidRPr="00285D35">
        <w:rPr>
          <w:rFonts w:ascii="Segoe UI" w:hAnsi="Segoe UI" w:cs="Segoe UI"/>
          <w:b/>
          <w:sz w:val="20"/>
          <w:u w:val="single"/>
        </w:rPr>
        <w:t>dostaviti</w:t>
      </w:r>
      <w:r>
        <w:rPr>
          <w:rFonts w:ascii="Segoe UI" w:hAnsi="Segoe UI" w:cs="Segoe UI"/>
          <w:b/>
          <w:sz w:val="20"/>
        </w:rPr>
        <w:t xml:space="preserve"> naročniku do </w:t>
      </w:r>
      <w:r w:rsidRPr="004618FD">
        <w:rPr>
          <w:rFonts w:ascii="Segoe UI" w:hAnsi="Segoe UI" w:cs="Segoe UI"/>
          <w:b/>
          <w:sz w:val="20"/>
          <w:u w:val="single"/>
        </w:rPr>
        <w:t>datuma in ure oddaje  ponudbe</w:t>
      </w:r>
      <w:r>
        <w:rPr>
          <w:rFonts w:ascii="Segoe UI" w:hAnsi="Segoe UI" w:cs="Segoe UI"/>
          <w:b/>
          <w:sz w:val="20"/>
        </w:rPr>
        <w:t xml:space="preserve"> na naslov:</w:t>
      </w:r>
    </w:p>
    <w:p w14:paraId="45B629B5" w14:textId="77777777" w:rsidR="00EC2497" w:rsidRDefault="00EC2497" w:rsidP="006E67A6">
      <w:pPr>
        <w:jc w:val="both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POŠTA SLOVENIJE d.o.o., Informacijska tehnologija, Zagrebška cesta 106, 2000 Maribor.  </w:t>
      </w:r>
    </w:p>
    <w:p w14:paraId="786ADB98" w14:textId="77777777" w:rsidR="00EC2497" w:rsidRPr="00831CE7" w:rsidRDefault="00EC2497" w:rsidP="006E67A6">
      <w:pPr>
        <w:jc w:val="both"/>
        <w:rPr>
          <w:rFonts w:ascii="Segoe UI" w:hAnsi="Segoe UI" w:cs="Segoe UI"/>
          <w:b/>
          <w:sz w:val="20"/>
        </w:rPr>
      </w:pPr>
    </w:p>
    <w:p w14:paraId="361E8702" w14:textId="1809DB43" w:rsidR="006E67A6" w:rsidRDefault="00EC2497" w:rsidP="006E67A6">
      <w:pPr>
        <w:jc w:val="both"/>
        <w:rPr>
          <w:rFonts w:ascii="Segoe UI" w:hAnsi="Segoe UI" w:cs="Segoe UI"/>
          <w:sz w:val="20"/>
        </w:rPr>
      </w:pPr>
      <w:r w:rsidRPr="00831CE7">
        <w:rPr>
          <w:rFonts w:ascii="Segoe UI" w:hAnsi="Segoe UI" w:cs="Segoe UI"/>
          <w:sz w:val="20"/>
        </w:rPr>
        <w:t xml:space="preserve">Testiranje  in ugotavljanje skladnosti </w:t>
      </w:r>
      <w:r w:rsidR="006F1911">
        <w:rPr>
          <w:rFonts w:ascii="Segoe UI" w:hAnsi="Segoe UI" w:cs="Segoe UI"/>
          <w:sz w:val="20"/>
        </w:rPr>
        <w:t xml:space="preserve">MF naprave TIP 3 </w:t>
      </w:r>
      <w:r w:rsidRPr="00831CE7">
        <w:rPr>
          <w:rFonts w:ascii="Segoe UI" w:hAnsi="Segoe UI" w:cs="Segoe UI"/>
          <w:sz w:val="20"/>
        </w:rPr>
        <w:t xml:space="preserve">se bo izvajalo po odpiranju ponudb, v prostorih Pošte Slovenije, </w:t>
      </w:r>
      <w:r>
        <w:rPr>
          <w:rFonts w:ascii="Segoe UI" w:hAnsi="Segoe UI" w:cs="Segoe UI"/>
          <w:sz w:val="20"/>
        </w:rPr>
        <w:t>OE I</w:t>
      </w:r>
      <w:r w:rsidRPr="00831CE7">
        <w:rPr>
          <w:rFonts w:ascii="Segoe UI" w:hAnsi="Segoe UI" w:cs="Segoe UI"/>
          <w:sz w:val="20"/>
        </w:rPr>
        <w:t>nformacijsk</w:t>
      </w:r>
      <w:r>
        <w:rPr>
          <w:rFonts w:ascii="Segoe UI" w:hAnsi="Segoe UI" w:cs="Segoe UI"/>
          <w:sz w:val="20"/>
        </w:rPr>
        <w:t>a</w:t>
      </w:r>
      <w:r w:rsidRPr="00831CE7">
        <w:rPr>
          <w:rFonts w:ascii="Segoe UI" w:hAnsi="Segoe UI" w:cs="Segoe UI"/>
          <w:sz w:val="20"/>
        </w:rPr>
        <w:t xml:space="preserve"> tehnologij</w:t>
      </w:r>
      <w:r>
        <w:rPr>
          <w:rFonts w:ascii="Segoe UI" w:hAnsi="Segoe UI" w:cs="Segoe UI"/>
          <w:sz w:val="20"/>
        </w:rPr>
        <w:t>a</w:t>
      </w:r>
      <w:r w:rsidRPr="00831CE7">
        <w:rPr>
          <w:rFonts w:ascii="Segoe UI" w:hAnsi="Segoe UI" w:cs="Segoe UI"/>
          <w:sz w:val="20"/>
        </w:rPr>
        <w:t>, Zagrebška cesta 106, 2000 Maribor, ob prisotnosti ponudnikov. Udeležba</w:t>
      </w:r>
      <w:r>
        <w:rPr>
          <w:rFonts w:ascii="Segoe UI" w:hAnsi="Segoe UI" w:cs="Segoe UI"/>
          <w:sz w:val="20"/>
        </w:rPr>
        <w:t xml:space="preserve"> ponudnikovih predstavnikov</w:t>
      </w:r>
      <w:r w:rsidRPr="00831CE7">
        <w:rPr>
          <w:rFonts w:ascii="Segoe UI" w:hAnsi="Segoe UI" w:cs="Segoe UI"/>
          <w:sz w:val="20"/>
        </w:rPr>
        <w:t xml:space="preserve"> ni obvezna. Testiranja in ugotavljanja skladnosti se ponudnik udeleži, če želi. V kolikor </w:t>
      </w:r>
      <w:r>
        <w:rPr>
          <w:rFonts w:ascii="Segoe UI" w:hAnsi="Segoe UI" w:cs="Segoe UI"/>
          <w:sz w:val="20"/>
        </w:rPr>
        <w:t>v</w:t>
      </w:r>
      <w:r w:rsidRPr="00831CE7">
        <w:rPr>
          <w:rFonts w:ascii="Segoe UI" w:hAnsi="Segoe UI" w:cs="Segoe UI"/>
          <w:sz w:val="20"/>
        </w:rPr>
        <w:t xml:space="preserve"> dokumentaciji</w:t>
      </w:r>
      <w:r>
        <w:rPr>
          <w:rFonts w:ascii="Segoe UI" w:hAnsi="Segoe UI" w:cs="Segoe UI"/>
          <w:sz w:val="20"/>
        </w:rPr>
        <w:t xml:space="preserve"> ni</w:t>
      </w:r>
      <w:r w:rsidRPr="00831CE7">
        <w:rPr>
          <w:rFonts w:ascii="Segoe UI" w:hAnsi="Segoe UI" w:cs="Segoe UI"/>
          <w:sz w:val="20"/>
        </w:rPr>
        <w:t xml:space="preserve"> drugače navedeno, bodo ponudniki o datumu testiranja in ugotavljanja skladnosti naknadno obveščeni. </w:t>
      </w:r>
    </w:p>
    <w:p w14:paraId="33C46332" w14:textId="4BA6CF4C" w:rsidR="005E20C0" w:rsidRPr="00546FA1" w:rsidRDefault="00EC2497" w:rsidP="00E1520C">
      <w:pPr>
        <w:tabs>
          <w:tab w:val="left" w:pos="2228"/>
        </w:tabs>
        <w:jc w:val="both"/>
        <w:rPr>
          <w:rFonts w:ascii="Segoe UI" w:hAnsi="Segoe UI" w:cs="Segoe UI"/>
          <w:b/>
          <w:color w:val="00B050"/>
          <w:sz w:val="20"/>
        </w:rPr>
      </w:pPr>
      <w:r w:rsidRPr="00831CE7">
        <w:rPr>
          <w:rFonts w:ascii="Segoe UI" w:hAnsi="Segoe UI" w:cs="Segoe UI"/>
          <w:b/>
          <w:sz w:val="20"/>
        </w:rPr>
        <w:t>Skladnost, ki se bo s tem testiranjem ugotavljala je tehnični pog</w:t>
      </w:r>
      <w:r w:rsidR="00544727">
        <w:rPr>
          <w:rFonts w:ascii="Segoe UI" w:hAnsi="Segoe UI" w:cs="Segoe UI"/>
          <w:b/>
          <w:sz w:val="20"/>
        </w:rPr>
        <w:t>oj!</w:t>
      </w:r>
      <w:r w:rsidR="00E1520C">
        <w:rPr>
          <w:rFonts w:ascii="Segoe UI" w:hAnsi="Segoe UI" w:cs="Segoe UI"/>
          <w:b/>
          <w:color w:val="00B050"/>
          <w:sz w:val="20"/>
        </w:rPr>
        <w:tab/>
      </w:r>
    </w:p>
    <w:sectPr w:rsidR="005E20C0" w:rsidRPr="00546FA1" w:rsidSect="00544727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134" w:right="709" w:bottom="1134" w:left="709" w:header="340" w:footer="113" w:gutter="284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B85EE" w14:textId="77777777" w:rsidR="00161D82" w:rsidRDefault="00161D82" w:rsidP="004B5EBF">
      <w:r>
        <w:separator/>
      </w:r>
    </w:p>
  </w:endnote>
  <w:endnote w:type="continuationSeparator" w:id="0">
    <w:p w14:paraId="478F34F1" w14:textId="77777777" w:rsidR="00161D82" w:rsidRDefault="00161D82" w:rsidP="004B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128D" w14:textId="77777777" w:rsidR="00E230D4" w:rsidRDefault="00E230D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D9C99BF" w14:textId="77777777" w:rsidR="00E230D4" w:rsidRDefault="00E230D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E022" w14:textId="60FA1D46" w:rsidR="00E230D4" w:rsidRPr="00EC4F6F" w:rsidRDefault="00E230D4">
    <w:pPr>
      <w:pStyle w:val="Noga"/>
      <w:framePr w:wrap="around" w:vAnchor="text" w:hAnchor="margin" w:xAlign="right" w:y="1"/>
      <w:rPr>
        <w:rStyle w:val="tevilkastrani"/>
        <w:rFonts w:ascii="Segoe UI" w:hAnsi="Segoe UI" w:cs="Segoe UI"/>
        <w:sz w:val="16"/>
        <w:szCs w:val="16"/>
      </w:rPr>
    </w:pPr>
    <w:r w:rsidRPr="00EC4F6F">
      <w:rPr>
        <w:rStyle w:val="tevilkastrani"/>
        <w:rFonts w:ascii="Segoe UI" w:hAnsi="Segoe UI" w:cs="Segoe UI"/>
        <w:sz w:val="16"/>
        <w:szCs w:val="16"/>
      </w:rPr>
      <w:fldChar w:fldCharType="begin"/>
    </w:r>
    <w:r w:rsidRPr="00EC4F6F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EC4F6F">
      <w:rPr>
        <w:rStyle w:val="tevilkastrani"/>
        <w:rFonts w:ascii="Segoe UI" w:hAnsi="Segoe UI" w:cs="Segoe UI"/>
        <w:sz w:val="16"/>
        <w:szCs w:val="16"/>
      </w:rPr>
      <w:fldChar w:fldCharType="separate"/>
    </w:r>
    <w:r w:rsidR="006F7C0B">
      <w:rPr>
        <w:rStyle w:val="tevilkastrani"/>
        <w:rFonts w:ascii="Segoe UI" w:hAnsi="Segoe UI" w:cs="Segoe UI"/>
        <w:noProof/>
        <w:sz w:val="16"/>
        <w:szCs w:val="16"/>
      </w:rPr>
      <w:t>6</w:t>
    </w:r>
    <w:r w:rsidRPr="00EC4F6F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1AED36C5" w14:textId="77777777" w:rsidR="00E230D4" w:rsidRDefault="00E230D4">
    <w:pPr>
      <w:pStyle w:val="Noga"/>
      <w:ind w:right="360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92032" behindDoc="0" locked="1" layoutInCell="0" allowOverlap="1" wp14:anchorId="29F95137" wp14:editId="5CAD862B">
              <wp:simplePos x="0" y="0"/>
              <wp:positionH relativeFrom="page">
                <wp:posOffset>457200</wp:posOffset>
              </wp:positionH>
              <wp:positionV relativeFrom="page">
                <wp:posOffset>10248900</wp:posOffset>
              </wp:positionV>
              <wp:extent cx="6858000" cy="635"/>
              <wp:effectExtent l="0" t="0" r="0" b="0"/>
              <wp:wrapNone/>
              <wp:docPr id="37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884544" id="Line 1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807pt" to="8in,8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842274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p w14:paraId="14D236A7" w14:textId="2D9D48C4" w:rsidR="00E230D4" w:rsidRPr="001B1661" w:rsidRDefault="00E230D4">
        <w:pPr>
          <w:pStyle w:val="Noga"/>
          <w:jc w:val="right"/>
          <w:rPr>
            <w:rFonts w:ascii="Segoe UI" w:hAnsi="Segoe UI" w:cs="Segoe UI"/>
            <w:sz w:val="20"/>
          </w:rPr>
        </w:pPr>
        <w:r w:rsidRPr="001B1661">
          <w:rPr>
            <w:rFonts w:ascii="Segoe UI" w:hAnsi="Segoe UI" w:cs="Segoe UI"/>
            <w:sz w:val="20"/>
          </w:rPr>
          <w:fldChar w:fldCharType="begin"/>
        </w:r>
        <w:r w:rsidRPr="001B1661">
          <w:rPr>
            <w:rFonts w:ascii="Segoe UI" w:hAnsi="Segoe UI" w:cs="Segoe UI"/>
            <w:sz w:val="20"/>
          </w:rPr>
          <w:instrText>PAGE   \* MERGEFORMAT</w:instrText>
        </w:r>
        <w:r w:rsidRPr="001B1661">
          <w:rPr>
            <w:rFonts w:ascii="Segoe UI" w:hAnsi="Segoe UI" w:cs="Segoe UI"/>
            <w:sz w:val="20"/>
          </w:rPr>
          <w:fldChar w:fldCharType="separate"/>
        </w:r>
        <w:r w:rsidR="006F7C0B">
          <w:rPr>
            <w:rFonts w:ascii="Segoe UI" w:hAnsi="Segoe UI" w:cs="Segoe UI"/>
            <w:noProof/>
            <w:sz w:val="20"/>
          </w:rPr>
          <w:t>5</w:t>
        </w:r>
        <w:r w:rsidRPr="001B1661">
          <w:rPr>
            <w:rFonts w:ascii="Segoe UI" w:hAnsi="Segoe UI" w:cs="Segoe UI"/>
            <w:sz w:val="20"/>
          </w:rPr>
          <w:fldChar w:fldCharType="end"/>
        </w:r>
      </w:p>
    </w:sdtContent>
  </w:sdt>
  <w:p w14:paraId="5F87609C" w14:textId="77777777" w:rsidR="00E230D4" w:rsidRPr="001B1661" w:rsidRDefault="00E230D4" w:rsidP="00A55DFE">
    <w:pPr>
      <w:pStyle w:val="Noga"/>
      <w:tabs>
        <w:tab w:val="center" w:pos="4395"/>
      </w:tabs>
      <w:jc w:val="center"/>
      <w:rPr>
        <w:rFonts w:ascii="Segoe UI" w:hAnsi="Segoe UI" w:cs="Segoe UI"/>
        <w:i/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BFBF" w14:textId="77777777" w:rsidR="005579A2" w:rsidRDefault="005579A2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C29DB1B" w14:textId="77777777" w:rsidR="005579A2" w:rsidRDefault="005579A2">
    <w:pPr>
      <w:pStyle w:val="Nog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140D" w14:textId="77777777" w:rsidR="005579A2" w:rsidRPr="00EC4F6F" w:rsidRDefault="005579A2">
    <w:pPr>
      <w:pStyle w:val="Noga"/>
      <w:framePr w:wrap="around" w:vAnchor="text" w:hAnchor="margin" w:xAlign="right" w:y="1"/>
      <w:rPr>
        <w:rStyle w:val="tevilkastrani"/>
        <w:rFonts w:ascii="Segoe UI" w:hAnsi="Segoe UI" w:cs="Segoe UI"/>
        <w:sz w:val="16"/>
        <w:szCs w:val="16"/>
      </w:rPr>
    </w:pPr>
    <w:r w:rsidRPr="00EC4F6F">
      <w:rPr>
        <w:rStyle w:val="tevilkastrani"/>
        <w:rFonts w:ascii="Segoe UI" w:hAnsi="Segoe UI" w:cs="Segoe UI"/>
        <w:sz w:val="16"/>
        <w:szCs w:val="16"/>
      </w:rPr>
      <w:fldChar w:fldCharType="begin"/>
    </w:r>
    <w:r w:rsidRPr="00EC4F6F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EC4F6F">
      <w:rPr>
        <w:rStyle w:val="tevilkastrani"/>
        <w:rFonts w:ascii="Segoe UI" w:hAnsi="Segoe UI" w:cs="Segoe UI"/>
        <w:sz w:val="16"/>
        <w:szCs w:val="16"/>
      </w:rPr>
      <w:fldChar w:fldCharType="separate"/>
    </w:r>
    <w:r w:rsidR="001035AB">
      <w:rPr>
        <w:rStyle w:val="tevilkastrani"/>
        <w:rFonts w:ascii="Segoe UI" w:hAnsi="Segoe UI" w:cs="Segoe UI"/>
        <w:noProof/>
        <w:sz w:val="16"/>
        <w:szCs w:val="16"/>
      </w:rPr>
      <w:t>8</w:t>
    </w:r>
    <w:r w:rsidRPr="00EC4F6F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216125B2" w14:textId="77777777" w:rsidR="005579A2" w:rsidRDefault="005579A2">
    <w:pPr>
      <w:pStyle w:val="Noga"/>
      <w:ind w:right="360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3360" behindDoc="0" locked="1" layoutInCell="0" allowOverlap="1" wp14:anchorId="4EDF772D" wp14:editId="6DEBDF19">
              <wp:simplePos x="0" y="0"/>
              <wp:positionH relativeFrom="page">
                <wp:posOffset>457200</wp:posOffset>
              </wp:positionH>
              <wp:positionV relativeFrom="page">
                <wp:posOffset>10248900</wp:posOffset>
              </wp:positionV>
              <wp:extent cx="6858000" cy="635"/>
              <wp:effectExtent l="0" t="0" r="0" b="0"/>
              <wp:wrapNone/>
              <wp:docPr id="15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FA64D0" id="Line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807pt" to="8in,8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9068725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p w14:paraId="156A0252" w14:textId="12C905CB" w:rsidR="005579A2" w:rsidRPr="001B1661" w:rsidRDefault="005579A2">
        <w:pPr>
          <w:pStyle w:val="Noga"/>
          <w:jc w:val="right"/>
          <w:rPr>
            <w:rFonts w:ascii="Segoe UI" w:hAnsi="Segoe UI" w:cs="Segoe UI"/>
            <w:sz w:val="20"/>
          </w:rPr>
        </w:pPr>
        <w:r w:rsidRPr="001B1661">
          <w:rPr>
            <w:rFonts w:ascii="Segoe UI" w:hAnsi="Segoe UI" w:cs="Segoe UI"/>
            <w:sz w:val="20"/>
          </w:rPr>
          <w:fldChar w:fldCharType="begin"/>
        </w:r>
        <w:r w:rsidRPr="001B1661">
          <w:rPr>
            <w:rFonts w:ascii="Segoe UI" w:hAnsi="Segoe UI" w:cs="Segoe UI"/>
            <w:sz w:val="20"/>
          </w:rPr>
          <w:instrText>PAGE   \* MERGEFORMAT</w:instrText>
        </w:r>
        <w:r w:rsidRPr="001B1661">
          <w:rPr>
            <w:rFonts w:ascii="Segoe UI" w:hAnsi="Segoe UI" w:cs="Segoe UI"/>
            <w:sz w:val="20"/>
          </w:rPr>
          <w:fldChar w:fldCharType="separate"/>
        </w:r>
        <w:r w:rsidR="006F7C0B">
          <w:rPr>
            <w:rFonts w:ascii="Segoe UI" w:hAnsi="Segoe UI" w:cs="Segoe UI"/>
            <w:noProof/>
            <w:sz w:val="20"/>
          </w:rPr>
          <w:t>8</w:t>
        </w:r>
        <w:r w:rsidRPr="001B1661">
          <w:rPr>
            <w:rFonts w:ascii="Segoe UI" w:hAnsi="Segoe UI" w:cs="Segoe UI"/>
            <w:sz w:val="20"/>
          </w:rPr>
          <w:fldChar w:fldCharType="end"/>
        </w:r>
      </w:p>
    </w:sdtContent>
  </w:sdt>
  <w:p w14:paraId="1EE7BDF0" w14:textId="77777777" w:rsidR="005579A2" w:rsidRPr="001B1661" w:rsidRDefault="005579A2" w:rsidP="00A55DFE">
    <w:pPr>
      <w:pStyle w:val="Noga"/>
      <w:tabs>
        <w:tab w:val="center" w:pos="4395"/>
      </w:tabs>
      <w:jc w:val="center"/>
      <w:rPr>
        <w:rFonts w:ascii="Segoe UI" w:hAnsi="Segoe UI" w:cs="Segoe UI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74C6E" w14:textId="77777777" w:rsidR="00161D82" w:rsidRDefault="00161D82" w:rsidP="004B5EBF">
      <w:r>
        <w:separator/>
      </w:r>
    </w:p>
  </w:footnote>
  <w:footnote w:type="continuationSeparator" w:id="0">
    <w:p w14:paraId="7A0FFA0F" w14:textId="77777777" w:rsidR="00161D82" w:rsidRDefault="00161D82" w:rsidP="004B5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F475F" w14:textId="77777777" w:rsidR="00E230D4" w:rsidRDefault="00E230D4" w:rsidP="00A55DFE">
    <w:pPr>
      <w:ind w:left="1440"/>
      <w:jc w:val="center"/>
    </w:pPr>
    <w:r>
      <w:rPr>
        <w:noProof/>
        <w:lang w:eastAsia="sl-SI"/>
      </w:rPr>
      <w:ptab w:relativeTo="margin" w:alignment="right" w:leader="none"/>
    </w:r>
    <w:r>
      <w:rPr>
        <w:noProof/>
        <w:lang w:eastAsia="sl-SI"/>
      </w:rPr>
      <w:drawing>
        <wp:inline distT="0" distB="0" distL="0" distR="0" wp14:anchorId="15ACDE2D" wp14:editId="23D40FF5">
          <wp:extent cx="1247775" cy="218537"/>
          <wp:effectExtent l="0" t="0" r="0" b="0"/>
          <wp:docPr id="40" name="Slika 40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w:t xml:space="preserve">    </w:t>
    </w:r>
    <w:r w:rsidR="00161D82">
      <w:object w:dxaOrig="1440" w:dyaOrig="1440" w14:anchorId="1974F8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9" type="#_x0000_t75" style="position:absolute;left:0;text-align:left;margin-left:-320.1pt;margin-top:300.35pt;width:255.75pt;height:182.45pt;z-index:-251622400;mso-position-horizontal-relative:text;mso-position-vertical-relative:text" o:allowincell="f">
          <v:imagedata r:id="rId3" o:title=""/>
        </v:shape>
        <o:OLEObject Type="Embed" ProgID="CorelPhotoPaint.Image.8" ShapeID="_x0000_s1039" DrawAspect="Content" ObjectID="_1842074593" r:id="rId4"/>
      </w:objec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91008" behindDoc="0" locked="1" layoutInCell="0" allowOverlap="1" wp14:anchorId="377D9A06" wp14:editId="688AA56E">
              <wp:simplePos x="0" y="0"/>
              <wp:positionH relativeFrom="page">
                <wp:posOffset>504825</wp:posOffset>
              </wp:positionH>
              <wp:positionV relativeFrom="page">
                <wp:posOffset>571500</wp:posOffset>
              </wp:positionV>
              <wp:extent cx="6858000" cy="635"/>
              <wp:effectExtent l="0" t="0" r="19050" b="37465"/>
              <wp:wrapNone/>
              <wp:docPr id="36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19510C" id="Line 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75pt,45pt" to="579.7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DE5D" w14:textId="77777777" w:rsidR="00E230D4" w:rsidRDefault="00E230D4" w:rsidP="00A55DFE">
    <w:pPr>
      <w:pStyle w:val="Glava"/>
      <w:ind w:firstLine="4820"/>
    </w:pPr>
    <w:r>
      <w:ptab w:relativeTo="margin" w:alignment="left" w:leader="none"/>
    </w:r>
    <w:r>
      <w:ptab w:relativeTo="margin" w:alignment="right" w:leader="none"/>
    </w:r>
    <w:r>
      <w:rPr>
        <w:noProof/>
        <w:lang w:eastAsia="sl-SI"/>
      </w:rPr>
      <w:drawing>
        <wp:inline distT="0" distB="0" distL="0" distR="0" wp14:anchorId="0800FBA3" wp14:editId="28C251CA">
          <wp:extent cx="1247775" cy="218537"/>
          <wp:effectExtent l="0" t="0" r="0" b="0"/>
          <wp:docPr id="41" name="Slika 41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93056" behindDoc="0" locked="1" layoutInCell="0" allowOverlap="1" wp14:anchorId="41C8875A" wp14:editId="44FD60C9">
              <wp:simplePos x="0" y="0"/>
              <wp:positionH relativeFrom="page">
                <wp:posOffset>505460</wp:posOffset>
              </wp:positionH>
              <wp:positionV relativeFrom="page">
                <wp:posOffset>10110470</wp:posOffset>
              </wp:positionV>
              <wp:extent cx="6858000" cy="635"/>
              <wp:effectExtent l="0" t="0" r="0" b="0"/>
              <wp:wrapNone/>
              <wp:docPr id="3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B125D4" id="Line 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8pt,796.1pt" to="579.8pt,7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9984" behindDoc="0" locked="1" layoutInCell="0" allowOverlap="1" wp14:anchorId="4776D7BC" wp14:editId="353F2389">
              <wp:simplePos x="0" y="0"/>
              <wp:positionH relativeFrom="page">
                <wp:posOffset>466725</wp:posOffset>
              </wp:positionH>
              <wp:positionV relativeFrom="page">
                <wp:posOffset>552450</wp:posOffset>
              </wp:positionV>
              <wp:extent cx="6858000" cy="635"/>
              <wp:effectExtent l="0" t="0" r="0" b="0"/>
              <wp:wrapNone/>
              <wp:docPr id="3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B8B160" id="Line 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75pt,43.5pt" to="576.7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6UvnwIAAJw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DFC10" w14:textId="77777777" w:rsidR="005579A2" w:rsidRDefault="005579A2" w:rsidP="00A55DFE">
    <w:pPr>
      <w:ind w:left="1440"/>
      <w:jc w:val="center"/>
    </w:pPr>
    <w:r>
      <w:rPr>
        <w:noProof/>
        <w:lang w:eastAsia="sl-SI"/>
      </w:rPr>
      <w:ptab w:relativeTo="margin" w:alignment="right" w:leader="none"/>
    </w:r>
    <w:r w:rsidR="000D6D7A">
      <w:rPr>
        <w:noProof/>
        <w:lang w:eastAsia="sl-SI"/>
      </w:rPr>
      <w:drawing>
        <wp:inline distT="0" distB="0" distL="0" distR="0" wp14:anchorId="5038BECA" wp14:editId="2BFC2466">
          <wp:extent cx="1247775" cy="218537"/>
          <wp:effectExtent l="0" t="0" r="0" b="0"/>
          <wp:docPr id="6" name="Slika 6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w:t xml:space="preserve">    </w:t>
    </w:r>
    <w:r w:rsidR="00161D82">
      <w:object w:dxaOrig="1440" w:dyaOrig="1440" w14:anchorId="030D2E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-320.1pt;margin-top:300.35pt;width:255.75pt;height:182.45pt;z-index:-251645440;mso-position-horizontal-relative:text;mso-position-vertical-relative:text" o:allowincell="f">
          <v:imagedata r:id="rId3" o:title=""/>
        </v:shape>
        <o:OLEObject Type="Embed" ProgID="CorelPhotoPaint.Image.8" ShapeID="_x0000_s1034" DrawAspect="Content" ObjectID="_1842074594" r:id="rId4"/>
      </w:objec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1" layoutInCell="0" allowOverlap="1" wp14:anchorId="2BC94ED5" wp14:editId="64E20B7C">
              <wp:simplePos x="0" y="0"/>
              <wp:positionH relativeFrom="page">
                <wp:posOffset>504825</wp:posOffset>
              </wp:positionH>
              <wp:positionV relativeFrom="page">
                <wp:posOffset>571500</wp:posOffset>
              </wp:positionV>
              <wp:extent cx="6858000" cy="635"/>
              <wp:effectExtent l="0" t="0" r="19050" b="37465"/>
              <wp:wrapNone/>
              <wp:docPr id="14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8D945B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75pt,45pt" to="579.7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5831A" w14:textId="03E3B93D" w:rsidR="005579A2" w:rsidRDefault="005579A2" w:rsidP="00A55DFE">
    <w:pPr>
      <w:pStyle w:val="Glava"/>
      <w:ind w:firstLine="4820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71552" behindDoc="0" locked="1" layoutInCell="0" allowOverlap="1" wp14:anchorId="053596C6" wp14:editId="5245F961">
              <wp:simplePos x="0" y="0"/>
              <wp:positionH relativeFrom="page">
                <wp:posOffset>505460</wp:posOffset>
              </wp:positionH>
              <wp:positionV relativeFrom="page">
                <wp:posOffset>10110470</wp:posOffset>
              </wp:positionV>
              <wp:extent cx="6858000" cy="635"/>
              <wp:effectExtent l="0" t="0" r="0" b="0"/>
              <wp:wrapNone/>
              <wp:docPr id="1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AA71B" id="Line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8pt,796.1pt" to="579.8pt,7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5168" behindDoc="0" locked="1" layoutInCell="0" allowOverlap="1" wp14:anchorId="5396FA06" wp14:editId="62028F9F">
              <wp:simplePos x="0" y="0"/>
              <wp:positionH relativeFrom="page">
                <wp:posOffset>466725</wp:posOffset>
              </wp:positionH>
              <wp:positionV relativeFrom="page">
                <wp:posOffset>552450</wp:posOffset>
              </wp:positionV>
              <wp:extent cx="6858000" cy="635"/>
              <wp:effectExtent l="0" t="0" r="0" b="0"/>
              <wp:wrapNone/>
              <wp:docPr id="1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6F5979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75pt,43.5pt" to="576.7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JYFngIAAJw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84932"/>
    <w:multiLevelType w:val="hybridMultilevel"/>
    <w:tmpl w:val="320ECA7A"/>
    <w:lvl w:ilvl="0" w:tplc="0424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90F3E"/>
    <w:multiLevelType w:val="multilevel"/>
    <w:tmpl w:val="774C1548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AD03AE5"/>
    <w:multiLevelType w:val="multilevel"/>
    <w:tmpl w:val="060C64A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7C5778"/>
    <w:multiLevelType w:val="hybridMultilevel"/>
    <w:tmpl w:val="454625C6"/>
    <w:lvl w:ilvl="0" w:tplc="6EA07EB4">
      <w:start w:val="1"/>
      <w:numFmt w:val="lowerLetter"/>
      <w:lvlText w:val="%1."/>
      <w:lvlJc w:val="left"/>
      <w:pPr>
        <w:ind w:left="360" w:hanging="360"/>
      </w:pPr>
      <w:rPr>
        <w:b/>
        <w:bCs/>
        <w:sz w:val="20"/>
        <w:szCs w:val="20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7F6F0D"/>
    <w:multiLevelType w:val="hybridMultilevel"/>
    <w:tmpl w:val="F4BEE78A"/>
    <w:lvl w:ilvl="0" w:tplc="4FF28BBA">
      <w:start w:val="1"/>
      <w:numFmt w:val="lowerLetter"/>
      <w:lvlText w:val="%1."/>
      <w:lvlJc w:val="left"/>
      <w:pPr>
        <w:ind w:left="36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D32D18"/>
    <w:multiLevelType w:val="hybridMultilevel"/>
    <w:tmpl w:val="E7DEF232"/>
    <w:lvl w:ilvl="0" w:tplc="E8C68790">
      <w:start w:val="1"/>
      <w:numFmt w:val="lowerLetter"/>
      <w:lvlText w:val="%1."/>
      <w:lvlJc w:val="left"/>
      <w:pPr>
        <w:ind w:left="360" w:hanging="360"/>
      </w:pPr>
      <w:rPr>
        <w:b/>
        <w:bCs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7" w15:restartNumberingAfterBreak="0">
    <w:nsid w:val="7FB10C74"/>
    <w:multiLevelType w:val="hybridMultilevel"/>
    <w:tmpl w:val="32403C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24481">
    <w:abstractNumId w:val="6"/>
  </w:num>
  <w:num w:numId="2" w16cid:durableId="19474580">
    <w:abstractNumId w:val="0"/>
  </w:num>
  <w:num w:numId="3" w16cid:durableId="418210523">
    <w:abstractNumId w:val="2"/>
  </w:num>
  <w:num w:numId="4" w16cid:durableId="1678770490">
    <w:abstractNumId w:val="1"/>
  </w:num>
  <w:num w:numId="5" w16cid:durableId="1089039645">
    <w:abstractNumId w:val="3"/>
  </w:num>
  <w:num w:numId="6" w16cid:durableId="1939173256">
    <w:abstractNumId w:val="7"/>
  </w:num>
  <w:num w:numId="7" w16cid:durableId="783351986">
    <w:abstractNumId w:val="5"/>
  </w:num>
  <w:num w:numId="8" w16cid:durableId="52213619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white,#ffc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40D"/>
    <w:rsid w:val="00001FAF"/>
    <w:rsid w:val="00007AA0"/>
    <w:rsid w:val="00010203"/>
    <w:rsid w:val="00013026"/>
    <w:rsid w:val="00015E48"/>
    <w:rsid w:val="00027B71"/>
    <w:rsid w:val="00032E1D"/>
    <w:rsid w:val="00034E27"/>
    <w:rsid w:val="0003685F"/>
    <w:rsid w:val="0004147D"/>
    <w:rsid w:val="000474D9"/>
    <w:rsid w:val="000574F8"/>
    <w:rsid w:val="00062D78"/>
    <w:rsid w:val="00064CDC"/>
    <w:rsid w:val="0006584F"/>
    <w:rsid w:val="0006676C"/>
    <w:rsid w:val="00067E8D"/>
    <w:rsid w:val="00070E8F"/>
    <w:rsid w:val="000748D1"/>
    <w:rsid w:val="00085F49"/>
    <w:rsid w:val="000905CB"/>
    <w:rsid w:val="00092BD7"/>
    <w:rsid w:val="00093A99"/>
    <w:rsid w:val="000950A0"/>
    <w:rsid w:val="00095892"/>
    <w:rsid w:val="000A1313"/>
    <w:rsid w:val="000A164C"/>
    <w:rsid w:val="000A1A11"/>
    <w:rsid w:val="000A7BCB"/>
    <w:rsid w:val="000B2134"/>
    <w:rsid w:val="000B4A3C"/>
    <w:rsid w:val="000B758D"/>
    <w:rsid w:val="000C1560"/>
    <w:rsid w:val="000C3620"/>
    <w:rsid w:val="000D07BF"/>
    <w:rsid w:val="000D148C"/>
    <w:rsid w:val="000D311D"/>
    <w:rsid w:val="000D3840"/>
    <w:rsid w:val="000D5FB5"/>
    <w:rsid w:val="000D694D"/>
    <w:rsid w:val="000D6D7A"/>
    <w:rsid w:val="000D7344"/>
    <w:rsid w:val="000F2BFF"/>
    <w:rsid w:val="000F4C3A"/>
    <w:rsid w:val="000F6B5E"/>
    <w:rsid w:val="000F7209"/>
    <w:rsid w:val="000F7B1A"/>
    <w:rsid w:val="00100232"/>
    <w:rsid w:val="00100F8D"/>
    <w:rsid w:val="001035AB"/>
    <w:rsid w:val="00106CF0"/>
    <w:rsid w:val="00107017"/>
    <w:rsid w:val="00107031"/>
    <w:rsid w:val="00111780"/>
    <w:rsid w:val="001140DF"/>
    <w:rsid w:val="001255B0"/>
    <w:rsid w:val="0013092D"/>
    <w:rsid w:val="00151C03"/>
    <w:rsid w:val="00160640"/>
    <w:rsid w:val="00160D2F"/>
    <w:rsid w:val="00160F3D"/>
    <w:rsid w:val="00161D82"/>
    <w:rsid w:val="00162DD8"/>
    <w:rsid w:val="00163812"/>
    <w:rsid w:val="00166770"/>
    <w:rsid w:val="00171998"/>
    <w:rsid w:val="00172537"/>
    <w:rsid w:val="0017400D"/>
    <w:rsid w:val="001740EE"/>
    <w:rsid w:val="001776BC"/>
    <w:rsid w:val="0018035D"/>
    <w:rsid w:val="00181693"/>
    <w:rsid w:val="00195E12"/>
    <w:rsid w:val="001A242E"/>
    <w:rsid w:val="001A27E7"/>
    <w:rsid w:val="001A680D"/>
    <w:rsid w:val="001A7EB2"/>
    <w:rsid w:val="001B142F"/>
    <w:rsid w:val="001B1661"/>
    <w:rsid w:val="001B48C9"/>
    <w:rsid w:val="001B48D6"/>
    <w:rsid w:val="001B5259"/>
    <w:rsid w:val="001C34B7"/>
    <w:rsid w:val="001C3E2E"/>
    <w:rsid w:val="001C4C35"/>
    <w:rsid w:val="001C5EC6"/>
    <w:rsid w:val="001F10F5"/>
    <w:rsid w:val="001F3889"/>
    <w:rsid w:val="00201A81"/>
    <w:rsid w:val="00202E03"/>
    <w:rsid w:val="002043EA"/>
    <w:rsid w:val="00212576"/>
    <w:rsid w:val="00213129"/>
    <w:rsid w:val="002151DB"/>
    <w:rsid w:val="00216809"/>
    <w:rsid w:val="0021778C"/>
    <w:rsid w:val="00221BDD"/>
    <w:rsid w:val="0022425C"/>
    <w:rsid w:val="0022436C"/>
    <w:rsid w:val="00225E64"/>
    <w:rsid w:val="0023080A"/>
    <w:rsid w:val="00231EA2"/>
    <w:rsid w:val="00234850"/>
    <w:rsid w:val="00234E21"/>
    <w:rsid w:val="002368F1"/>
    <w:rsid w:val="00237F83"/>
    <w:rsid w:val="00245DCE"/>
    <w:rsid w:val="00247D2E"/>
    <w:rsid w:val="00256631"/>
    <w:rsid w:val="00266138"/>
    <w:rsid w:val="00274D13"/>
    <w:rsid w:val="00276562"/>
    <w:rsid w:val="0027757A"/>
    <w:rsid w:val="0027795E"/>
    <w:rsid w:val="00280BAB"/>
    <w:rsid w:val="002830BC"/>
    <w:rsid w:val="00285D35"/>
    <w:rsid w:val="002924B0"/>
    <w:rsid w:val="002A36BB"/>
    <w:rsid w:val="002A61B7"/>
    <w:rsid w:val="002B6BE6"/>
    <w:rsid w:val="002C36D2"/>
    <w:rsid w:val="002C6E94"/>
    <w:rsid w:val="002D67A8"/>
    <w:rsid w:val="002E5327"/>
    <w:rsid w:val="002E5DC5"/>
    <w:rsid w:val="002F0062"/>
    <w:rsid w:val="002F1CA1"/>
    <w:rsid w:val="002F4368"/>
    <w:rsid w:val="002F55D0"/>
    <w:rsid w:val="002F684F"/>
    <w:rsid w:val="00301DBE"/>
    <w:rsid w:val="003025B1"/>
    <w:rsid w:val="00303D64"/>
    <w:rsid w:val="00305423"/>
    <w:rsid w:val="00305782"/>
    <w:rsid w:val="00306F9D"/>
    <w:rsid w:val="00311C9E"/>
    <w:rsid w:val="00312B58"/>
    <w:rsid w:val="00313E22"/>
    <w:rsid w:val="003150CE"/>
    <w:rsid w:val="00315F83"/>
    <w:rsid w:val="0031656B"/>
    <w:rsid w:val="003229D3"/>
    <w:rsid w:val="0032450E"/>
    <w:rsid w:val="003276B2"/>
    <w:rsid w:val="0033371D"/>
    <w:rsid w:val="00334E6D"/>
    <w:rsid w:val="00340426"/>
    <w:rsid w:val="003431B7"/>
    <w:rsid w:val="00343482"/>
    <w:rsid w:val="00344887"/>
    <w:rsid w:val="00346DD9"/>
    <w:rsid w:val="0035030D"/>
    <w:rsid w:val="003544AA"/>
    <w:rsid w:val="003633BB"/>
    <w:rsid w:val="00366E90"/>
    <w:rsid w:val="00371156"/>
    <w:rsid w:val="00372364"/>
    <w:rsid w:val="00374459"/>
    <w:rsid w:val="00387FC2"/>
    <w:rsid w:val="003921CD"/>
    <w:rsid w:val="0039474C"/>
    <w:rsid w:val="0039633A"/>
    <w:rsid w:val="0039783B"/>
    <w:rsid w:val="00397DF1"/>
    <w:rsid w:val="003A0502"/>
    <w:rsid w:val="003A104C"/>
    <w:rsid w:val="003A4BF1"/>
    <w:rsid w:val="003A64F5"/>
    <w:rsid w:val="003B315E"/>
    <w:rsid w:val="003B36E5"/>
    <w:rsid w:val="003B66E3"/>
    <w:rsid w:val="003B718C"/>
    <w:rsid w:val="003B75F3"/>
    <w:rsid w:val="003C2842"/>
    <w:rsid w:val="003C6640"/>
    <w:rsid w:val="003C7221"/>
    <w:rsid w:val="003D03CA"/>
    <w:rsid w:val="003D0469"/>
    <w:rsid w:val="003D5428"/>
    <w:rsid w:val="003D6B2B"/>
    <w:rsid w:val="003D7260"/>
    <w:rsid w:val="003E341A"/>
    <w:rsid w:val="003F40BD"/>
    <w:rsid w:val="003F4E44"/>
    <w:rsid w:val="003F632D"/>
    <w:rsid w:val="003F6BF3"/>
    <w:rsid w:val="003F72CD"/>
    <w:rsid w:val="004018FD"/>
    <w:rsid w:val="0041012C"/>
    <w:rsid w:val="00412F82"/>
    <w:rsid w:val="00413A0D"/>
    <w:rsid w:val="004349BC"/>
    <w:rsid w:val="004404E5"/>
    <w:rsid w:val="00440636"/>
    <w:rsid w:val="00443363"/>
    <w:rsid w:val="004452EF"/>
    <w:rsid w:val="0045071F"/>
    <w:rsid w:val="004515AA"/>
    <w:rsid w:val="00452301"/>
    <w:rsid w:val="004535C2"/>
    <w:rsid w:val="00454D9A"/>
    <w:rsid w:val="0045551A"/>
    <w:rsid w:val="00455E25"/>
    <w:rsid w:val="00457C08"/>
    <w:rsid w:val="0046017F"/>
    <w:rsid w:val="004618FD"/>
    <w:rsid w:val="00461E50"/>
    <w:rsid w:val="00464E62"/>
    <w:rsid w:val="00476B4F"/>
    <w:rsid w:val="00487D23"/>
    <w:rsid w:val="00493ED2"/>
    <w:rsid w:val="00497F41"/>
    <w:rsid w:val="004A5832"/>
    <w:rsid w:val="004A646C"/>
    <w:rsid w:val="004B16EC"/>
    <w:rsid w:val="004B1A31"/>
    <w:rsid w:val="004B4577"/>
    <w:rsid w:val="004B5D41"/>
    <w:rsid w:val="004B5EBF"/>
    <w:rsid w:val="004C1EE0"/>
    <w:rsid w:val="004C377D"/>
    <w:rsid w:val="004D240D"/>
    <w:rsid w:val="004D264D"/>
    <w:rsid w:val="004D29F8"/>
    <w:rsid w:val="004D7119"/>
    <w:rsid w:val="004D7364"/>
    <w:rsid w:val="004E193E"/>
    <w:rsid w:val="004E282E"/>
    <w:rsid w:val="004E4CFA"/>
    <w:rsid w:val="004E7EA4"/>
    <w:rsid w:val="004F247F"/>
    <w:rsid w:val="004F4695"/>
    <w:rsid w:val="004F7A88"/>
    <w:rsid w:val="005007CD"/>
    <w:rsid w:val="00514A45"/>
    <w:rsid w:val="00514C89"/>
    <w:rsid w:val="0051688D"/>
    <w:rsid w:val="00517F7D"/>
    <w:rsid w:val="005211F7"/>
    <w:rsid w:val="00521399"/>
    <w:rsid w:val="00521E45"/>
    <w:rsid w:val="00527BB9"/>
    <w:rsid w:val="00531602"/>
    <w:rsid w:val="00531B72"/>
    <w:rsid w:val="0053626C"/>
    <w:rsid w:val="005364AC"/>
    <w:rsid w:val="00540EA6"/>
    <w:rsid w:val="0054362A"/>
    <w:rsid w:val="00544482"/>
    <w:rsid w:val="00544727"/>
    <w:rsid w:val="00546FA1"/>
    <w:rsid w:val="0055204E"/>
    <w:rsid w:val="00552A17"/>
    <w:rsid w:val="005546CC"/>
    <w:rsid w:val="005566E9"/>
    <w:rsid w:val="005579A2"/>
    <w:rsid w:val="00557D8F"/>
    <w:rsid w:val="005706B8"/>
    <w:rsid w:val="00572C70"/>
    <w:rsid w:val="005802BE"/>
    <w:rsid w:val="00580807"/>
    <w:rsid w:val="00582A56"/>
    <w:rsid w:val="00585DFD"/>
    <w:rsid w:val="00590A03"/>
    <w:rsid w:val="005A1181"/>
    <w:rsid w:val="005A34E4"/>
    <w:rsid w:val="005A5F23"/>
    <w:rsid w:val="005A6A60"/>
    <w:rsid w:val="005A7438"/>
    <w:rsid w:val="005B3CE8"/>
    <w:rsid w:val="005B47BD"/>
    <w:rsid w:val="005D12F0"/>
    <w:rsid w:val="005D4766"/>
    <w:rsid w:val="005D638C"/>
    <w:rsid w:val="005E097D"/>
    <w:rsid w:val="005E192B"/>
    <w:rsid w:val="005E20C0"/>
    <w:rsid w:val="005E6965"/>
    <w:rsid w:val="005F3A84"/>
    <w:rsid w:val="005F73AB"/>
    <w:rsid w:val="00600F3E"/>
    <w:rsid w:val="00601473"/>
    <w:rsid w:val="006015F0"/>
    <w:rsid w:val="00603D00"/>
    <w:rsid w:val="00607F8C"/>
    <w:rsid w:val="00611FA0"/>
    <w:rsid w:val="006130F2"/>
    <w:rsid w:val="006134F4"/>
    <w:rsid w:val="006138A0"/>
    <w:rsid w:val="00614A8C"/>
    <w:rsid w:val="006449D1"/>
    <w:rsid w:val="0064527A"/>
    <w:rsid w:val="00653E18"/>
    <w:rsid w:val="0066040F"/>
    <w:rsid w:val="0066058F"/>
    <w:rsid w:val="006729C6"/>
    <w:rsid w:val="00673D1A"/>
    <w:rsid w:val="00674C6D"/>
    <w:rsid w:val="00677329"/>
    <w:rsid w:val="0068274F"/>
    <w:rsid w:val="00682FDF"/>
    <w:rsid w:val="00683142"/>
    <w:rsid w:val="006924E3"/>
    <w:rsid w:val="00692EE1"/>
    <w:rsid w:val="00695414"/>
    <w:rsid w:val="00695874"/>
    <w:rsid w:val="00695C92"/>
    <w:rsid w:val="00696414"/>
    <w:rsid w:val="006964BC"/>
    <w:rsid w:val="0069702B"/>
    <w:rsid w:val="006A0CFE"/>
    <w:rsid w:val="006A0E0C"/>
    <w:rsid w:val="006A5DEF"/>
    <w:rsid w:val="006A7414"/>
    <w:rsid w:val="006A796B"/>
    <w:rsid w:val="006B33F3"/>
    <w:rsid w:val="006B6207"/>
    <w:rsid w:val="006B6335"/>
    <w:rsid w:val="006B7248"/>
    <w:rsid w:val="006B7E99"/>
    <w:rsid w:val="006C06C1"/>
    <w:rsid w:val="006C1919"/>
    <w:rsid w:val="006C7210"/>
    <w:rsid w:val="006C7519"/>
    <w:rsid w:val="006D1D9B"/>
    <w:rsid w:val="006D3F09"/>
    <w:rsid w:val="006D60F6"/>
    <w:rsid w:val="006D763F"/>
    <w:rsid w:val="006E05C8"/>
    <w:rsid w:val="006E5F08"/>
    <w:rsid w:val="006E67A6"/>
    <w:rsid w:val="006F0867"/>
    <w:rsid w:val="006F1911"/>
    <w:rsid w:val="006F3494"/>
    <w:rsid w:val="006F6E9D"/>
    <w:rsid w:val="006F7C0B"/>
    <w:rsid w:val="007008CA"/>
    <w:rsid w:val="00700DAE"/>
    <w:rsid w:val="0070516B"/>
    <w:rsid w:val="0070769A"/>
    <w:rsid w:val="0071569F"/>
    <w:rsid w:val="007225B9"/>
    <w:rsid w:val="007252C3"/>
    <w:rsid w:val="00731A5B"/>
    <w:rsid w:val="0073262C"/>
    <w:rsid w:val="007339D6"/>
    <w:rsid w:val="00734E87"/>
    <w:rsid w:val="00740FDD"/>
    <w:rsid w:val="0074228C"/>
    <w:rsid w:val="00752C66"/>
    <w:rsid w:val="0076024C"/>
    <w:rsid w:val="00760CF8"/>
    <w:rsid w:val="0076100D"/>
    <w:rsid w:val="00761450"/>
    <w:rsid w:val="00763C69"/>
    <w:rsid w:val="007642C3"/>
    <w:rsid w:val="00764880"/>
    <w:rsid w:val="00770AD0"/>
    <w:rsid w:val="007733EC"/>
    <w:rsid w:val="00786033"/>
    <w:rsid w:val="00791463"/>
    <w:rsid w:val="007921A5"/>
    <w:rsid w:val="00796B18"/>
    <w:rsid w:val="007A1755"/>
    <w:rsid w:val="007A47A1"/>
    <w:rsid w:val="007A512E"/>
    <w:rsid w:val="007A5E38"/>
    <w:rsid w:val="007B190E"/>
    <w:rsid w:val="007B43BD"/>
    <w:rsid w:val="007B6035"/>
    <w:rsid w:val="007B7F6F"/>
    <w:rsid w:val="007C2E91"/>
    <w:rsid w:val="007C6BA2"/>
    <w:rsid w:val="007C7C73"/>
    <w:rsid w:val="007D2FF6"/>
    <w:rsid w:val="007D35B3"/>
    <w:rsid w:val="007D65B3"/>
    <w:rsid w:val="007E5DB5"/>
    <w:rsid w:val="007F25A8"/>
    <w:rsid w:val="007F584A"/>
    <w:rsid w:val="007F5B26"/>
    <w:rsid w:val="00800081"/>
    <w:rsid w:val="00801659"/>
    <w:rsid w:val="008019EF"/>
    <w:rsid w:val="008038E2"/>
    <w:rsid w:val="00807B4D"/>
    <w:rsid w:val="008152BE"/>
    <w:rsid w:val="008164B9"/>
    <w:rsid w:val="008176A3"/>
    <w:rsid w:val="00822C24"/>
    <w:rsid w:val="008240B9"/>
    <w:rsid w:val="008263AB"/>
    <w:rsid w:val="00831CE7"/>
    <w:rsid w:val="0083298D"/>
    <w:rsid w:val="00835568"/>
    <w:rsid w:val="00835922"/>
    <w:rsid w:val="0083653B"/>
    <w:rsid w:val="008405B0"/>
    <w:rsid w:val="00842B68"/>
    <w:rsid w:val="00847485"/>
    <w:rsid w:val="008474F0"/>
    <w:rsid w:val="008525CC"/>
    <w:rsid w:val="008528D4"/>
    <w:rsid w:val="00853F88"/>
    <w:rsid w:val="00856295"/>
    <w:rsid w:val="0085649E"/>
    <w:rsid w:val="00860D47"/>
    <w:rsid w:val="00863101"/>
    <w:rsid w:val="0086726F"/>
    <w:rsid w:val="00867499"/>
    <w:rsid w:val="00873DE1"/>
    <w:rsid w:val="00874078"/>
    <w:rsid w:val="00881A55"/>
    <w:rsid w:val="00885A58"/>
    <w:rsid w:val="008862E5"/>
    <w:rsid w:val="00890065"/>
    <w:rsid w:val="0089073C"/>
    <w:rsid w:val="00892D76"/>
    <w:rsid w:val="00894106"/>
    <w:rsid w:val="008A1FF5"/>
    <w:rsid w:val="008A336F"/>
    <w:rsid w:val="008A5C84"/>
    <w:rsid w:val="008B103C"/>
    <w:rsid w:val="008B2B33"/>
    <w:rsid w:val="008B5CFC"/>
    <w:rsid w:val="008B5E16"/>
    <w:rsid w:val="008C0762"/>
    <w:rsid w:val="008C304B"/>
    <w:rsid w:val="008C6F33"/>
    <w:rsid w:val="008D6846"/>
    <w:rsid w:val="008E3FCE"/>
    <w:rsid w:val="008E52AF"/>
    <w:rsid w:val="008E5567"/>
    <w:rsid w:val="008E579A"/>
    <w:rsid w:val="008F0DE1"/>
    <w:rsid w:val="008F32D4"/>
    <w:rsid w:val="008F7C5F"/>
    <w:rsid w:val="0090220A"/>
    <w:rsid w:val="00902517"/>
    <w:rsid w:val="00902BEC"/>
    <w:rsid w:val="009036A5"/>
    <w:rsid w:val="009060A9"/>
    <w:rsid w:val="00907B3B"/>
    <w:rsid w:val="00911869"/>
    <w:rsid w:val="00913CF2"/>
    <w:rsid w:val="0091763F"/>
    <w:rsid w:val="00926450"/>
    <w:rsid w:val="00926E79"/>
    <w:rsid w:val="00940646"/>
    <w:rsid w:val="00943D71"/>
    <w:rsid w:val="00946D23"/>
    <w:rsid w:val="009509DD"/>
    <w:rsid w:val="009518D3"/>
    <w:rsid w:val="009550C5"/>
    <w:rsid w:val="00961BD5"/>
    <w:rsid w:val="00961C85"/>
    <w:rsid w:val="009632BE"/>
    <w:rsid w:val="00964E43"/>
    <w:rsid w:val="00971AFF"/>
    <w:rsid w:val="0098352A"/>
    <w:rsid w:val="00984735"/>
    <w:rsid w:val="00994D14"/>
    <w:rsid w:val="009A06CD"/>
    <w:rsid w:val="009A1055"/>
    <w:rsid w:val="009A72D8"/>
    <w:rsid w:val="009A7648"/>
    <w:rsid w:val="009B1B78"/>
    <w:rsid w:val="009B2215"/>
    <w:rsid w:val="009B2D12"/>
    <w:rsid w:val="009B36A4"/>
    <w:rsid w:val="009B76F3"/>
    <w:rsid w:val="009D4166"/>
    <w:rsid w:val="009D595F"/>
    <w:rsid w:val="009E0163"/>
    <w:rsid w:val="009E514B"/>
    <w:rsid w:val="009F112B"/>
    <w:rsid w:val="009F7010"/>
    <w:rsid w:val="00A04EC6"/>
    <w:rsid w:val="00A14097"/>
    <w:rsid w:val="00A21DC6"/>
    <w:rsid w:val="00A21F04"/>
    <w:rsid w:val="00A25778"/>
    <w:rsid w:val="00A27517"/>
    <w:rsid w:val="00A32041"/>
    <w:rsid w:val="00A33994"/>
    <w:rsid w:val="00A435C2"/>
    <w:rsid w:val="00A44FD3"/>
    <w:rsid w:val="00A46483"/>
    <w:rsid w:val="00A52292"/>
    <w:rsid w:val="00A52A8D"/>
    <w:rsid w:val="00A52DF2"/>
    <w:rsid w:val="00A55212"/>
    <w:rsid w:val="00A55952"/>
    <w:rsid w:val="00A55DFE"/>
    <w:rsid w:val="00A56315"/>
    <w:rsid w:val="00A60E4E"/>
    <w:rsid w:val="00A629CA"/>
    <w:rsid w:val="00A63B17"/>
    <w:rsid w:val="00A66741"/>
    <w:rsid w:val="00A66AFC"/>
    <w:rsid w:val="00A70937"/>
    <w:rsid w:val="00A7107A"/>
    <w:rsid w:val="00A71B3F"/>
    <w:rsid w:val="00A84B36"/>
    <w:rsid w:val="00A8719E"/>
    <w:rsid w:val="00A904EF"/>
    <w:rsid w:val="00A9219E"/>
    <w:rsid w:val="00A970B2"/>
    <w:rsid w:val="00AA1A04"/>
    <w:rsid w:val="00AA4736"/>
    <w:rsid w:val="00AA4D12"/>
    <w:rsid w:val="00AA7EBD"/>
    <w:rsid w:val="00AB2F7C"/>
    <w:rsid w:val="00AB61D9"/>
    <w:rsid w:val="00AB6AC2"/>
    <w:rsid w:val="00AC5211"/>
    <w:rsid w:val="00AC565A"/>
    <w:rsid w:val="00AD06DD"/>
    <w:rsid w:val="00AD0E2D"/>
    <w:rsid w:val="00AD5234"/>
    <w:rsid w:val="00AD5951"/>
    <w:rsid w:val="00AE4D94"/>
    <w:rsid w:val="00AF170C"/>
    <w:rsid w:val="00AF2EAF"/>
    <w:rsid w:val="00AF4FDE"/>
    <w:rsid w:val="00AF7EC9"/>
    <w:rsid w:val="00B02911"/>
    <w:rsid w:val="00B03607"/>
    <w:rsid w:val="00B07225"/>
    <w:rsid w:val="00B11CA8"/>
    <w:rsid w:val="00B11D98"/>
    <w:rsid w:val="00B121C7"/>
    <w:rsid w:val="00B1226E"/>
    <w:rsid w:val="00B14660"/>
    <w:rsid w:val="00B20A79"/>
    <w:rsid w:val="00B232C2"/>
    <w:rsid w:val="00B26412"/>
    <w:rsid w:val="00B306E1"/>
    <w:rsid w:val="00B34DFC"/>
    <w:rsid w:val="00B36270"/>
    <w:rsid w:val="00B36AF5"/>
    <w:rsid w:val="00B406F8"/>
    <w:rsid w:val="00B41861"/>
    <w:rsid w:val="00B41992"/>
    <w:rsid w:val="00B4411E"/>
    <w:rsid w:val="00B4713F"/>
    <w:rsid w:val="00B47870"/>
    <w:rsid w:val="00B47A74"/>
    <w:rsid w:val="00B502CA"/>
    <w:rsid w:val="00B55FC0"/>
    <w:rsid w:val="00B56EE4"/>
    <w:rsid w:val="00B60201"/>
    <w:rsid w:val="00B60A91"/>
    <w:rsid w:val="00B60F50"/>
    <w:rsid w:val="00B64E4A"/>
    <w:rsid w:val="00B67C56"/>
    <w:rsid w:val="00B7239C"/>
    <w:rsid w:val="00B73ABB"/>
    <w:rsid w:val="00B77676"/>
    <w:rsid w:val="00B8137B"/>
    <w:rsid w:val="00B83194"/>
    <w:rsid w:val="00B83880"/>
    <w:rsid w:val="00B842EF"/>
    <w:rsid w:val="00B90FD2"/>
    <w:rsid w:val="00B94E61"/>
    <w:rsid w:val="00B95655"/>
    <w:rsid w:val="00B977CE"/>
    <w:rsid w:val="00BA1595"/>
    <w:rsid w:val="00BA2105"/>
    <w:rsid w:val="00BA3ED6"/>
    <w:rsid w:val="00BB114B"/>
    <w:rsid w:val="00BB7BF0"/>
    <w:rsid w:val="00BC5CCE"/>
    <w:rsid w:val="00BD1AE1"/>
    <w:rsid w:val="00BD6AA6"/>
    <w:rsid w:val="00BD78B3"/>
    <w:rsid w:val="00BD7F7A"/>
    <w:rsid w:val="00BE0651"/>
    <w:rsid w:val="00BE0BD1"/>
    <w:rsid w:val="00BE65C7"/>
    <w:rsid w:val="00BF07C9"/>
    <w:rsid w:val="00BF16F2"/>
    <w:rsid w:val="00BF7862"/>
    <w:rsid w:val="00BF7F62"/>
    <w:rsid w:val="00BF7FD9"/>
    <w:rsid w:val="00C001DD"/>
    <w:rsid w:val="00C0293D"/>
    <w:rsid w:val="00C0383F"/>
    <w:rsid w:val="00C059D3"/>
    <w:rsid w:val="00C1163E"/>
    <w:rsid w:val="00C14C40"/>
    <w:rsid w:val="00C153E0"/>
    <w:rsid w:val="00C15C7A"/>
    <w:rsid w:val="00C164C4"/>
    <w:rsid w:val="00C175B9"/>
    <w:rsid w:val="00C2326B"/>
    <w:rsid w:val="00C239AB"/>
    <w:rsid w:val="00C241E3"/>
    <w:rsid w:val="00C24486"/>
    <w:rsid w:val="00C33515"/>
    <w:rsid w:val="00C33918"/>
    <w:rsid w:val="00C3494A"/>
    <w:rsid w:val="00C405DD"/>
    <w:rsid w:val="00C43A27"/>
    <w:rsid w:val="00C43F55"/>
    <w:rsid w:val="00C46433"/>
    <w:rsid w:val="00C53F85"/>
    <w:rsid w:val="00C5680C"/>
    <w:rsid w:val="00C617F4"/>
    <w:rsid w:val="00C6268B"/>
    <w:rsid w:val="00C62702"/>
    <w:rsid w:val="00C63F48"/>
    <w:rsid w:val="00C64ACB"/>
    <w:rsid w:val="00C651BD"/>
    <w:rsid w:val="00C669BF"/>
    <w:rsid w:val="00C71A16"/>
    <w:rsid w:val="00C7720A"/>
    <w:rsid w:val="00C8146F"/>
    <w:rsid w:val="00C92F47"/>
    <w:rsid w:val="00C9344C"/>
    <w:rsid w:val="00C96C9B"/>
    <w:rsid w:val="00CA4626"/>
    <w:rsid w:val="00CA505E"/>
    <w:rsid w:val="00CB286F"/>
    <w:rsid w:val="00CB57A7"/>
    <w:rsid w:val="00CB6A17"/>
    <w:rsid w:val="00CB71C2"/>
    <w:rsid w:val="00CC7F82"/>
    <w:rsid w:val="00CD3949"/>
    <w:rsid w:val="00CE363D"/>
    <w:rsid w:val="00CE5C54"/>
    <w:rsid w:val="00CF0CD4"/>
    <w:rsid w:val="00CF2205"/>
    <w:rsid w:val="00D03344"/>
    <w:rsid w:val="00D0371D"/>
    <w:rsid w:val="00D04299"/>
    <w:rsid w:val="00D04420"/>
    <w:rsid w:val="00D05BAE"/>
    <w:rsid w:val="00D126F2"/>
    <w:rsid w:val="00D129E9"/>
    <w:rsid w:val="00D14096"/>
    <w:rsid w:val="00D16F16"/>
    <w:rsid w:val="00D23085"/>
    <w:rsid w:val="00D23899"/>
    <w:rsid w:val="00D26C55"/>
    <w:rsid w:val="00D303F1"/>
    <w:rsid w:val="00D31C2D"/>
    <w:rsid w:val="00D37D8E"/>
    <w:rsid w:val="00D409BA"/>
    <w:rsid w:val="00D4726E"/>
    <w:rsid w:val="00D47EB0"/>
    <w:rsid w:val="00D52096"/>
    <w:rsid w:val="00D523F5"/>
    <w:rsid w:val="00D54C7A"/>
    <w:rsid w:val="00D55056"/>
    <w:rsid w:val="00D55A95"/>
    <w:rsid w:val="00D56B69"/>
    <w:rsid w:val="00D56B7C"/>
    <w:rsid w:val="00D56F37"/>
    <w:rsid w:val="00D57025"/>
    <w:rsid w:val="00D65275"/>
    <w:rsid w:val="00D65685"/>
    <w:rsid w:val="00D67267"/>
    <w:rsid w:val="00D673DA"/>
    <w:rsid w:val="00D76898"/>
    <w:rsid w:val="00D80574"/>
    <w:rsid w:val="00D81BE7"/>
    <w:rsid w:val="00D84FF5"/>
    <w:rsid w:val="00D8585B"/>
    <w:rsid w:val="00D908D8"/>
    <w:rsid w:val="00D90D5A"/>
    <w:rsid w:val="00D913AF"/>
    <w:rsid w:val="00D955A4"/>
    <w:rsid w:val="00DA0FD7"/>
    <w:rsid w:val="00DA3108"/>
    <w:rsid w:val="00DA3465"/>
    <w:rsid w:val="00DA3F00"/>
    <w:rsid w:val="00DA41C2"/>
    <w:rsid w:val="00DA52B1"/>
    <w:rsid w:val="00DA6884"/>
    <w:rsid w:val="00DB2F7D"/>
    <w:rsid w:val="00DB3FC7"/>
    <w:rsid w:val="00DB68BC"/>
    <w:rsid w:val="00DB7828"/>
    <w:rsid w:val="00DC5070"/>
    <w:rsid w:val="00DC5A8C"/>
    <w:rsid w:val="00DC73D6"/>
    <w:rsid w:val="00DC7A3A"/>
    <w:rsid w:val="00DD01DB"/>
    <w:rsid w:val="00DD074D"/>
    <w:rsid w:val="00DD3211"/>
    <w:rsid w:val="00DD34D5"/>
    <w:rsid w:val="00DD6263"/>
    <w:rsid w:val="00DD7241"/>
    <w:rsid w:val="00DE0252"/>
    <w:rsid w:val="00DE1C13"/>
    <w:rsid w:val="00DE3089"/>
    <w:rsid w:val="00DE65A1"/>
    <w:rsid w:val="00DF1806"/>
    <w:rsid w:val="00DF1FDE"/>
    <w:rsid w:val="00DF7573"/>
    <w:rsid w:val="00E00C41"/>
    <w:rsid w:val="00E06FB7"/>
    <w:rsid w:val="00E1520C"/>
    <w:rsid w:val="00E203D1"/>
    <w:rsid w:val="00E230D4"/>
    <w:rsid w:val="00E304DF"/>
    <w:rsid w:val="00E31966"/>
    <w:rsid w:val="00E514FA"/>
    <w:rsid w:val="00E5314B"/>
    <w:rsid w:val="00E57AEC"/>
    <w:rsid w:val="00E641C4"/>
    <w:rsid w:val="00E706EA"/>
    <w:rsid w:val="00E72260"/>
    <w:rsid w:val="00E72FC8"/>
    <w:rsid w:val="00E768A5"/>
    <w:rsid w:val="00E771BF"/>
    <w:rsid w:val="00E847B3"/>
    <w:rsid w:val="00E9005A"/>
    <w:rsid w:val="00E923FE"/>
    <w:rsid w:val="00E92C2D"/>
    <w:rsid w:val="00E93120"/>
    <w:rsid w:val="00E94AB0"/>
    <w:rsid w:val="00E96E89"/>
    <w:rsid w:val="00EA15CD"/>
    <w:rsid w:val="00EA2210"/>
    <w:rsid w:val="00EA5707"/>
    <w:rsid w:val="00EC0356"/>
    <w:rsid w:val="00EC220F"/>
    <w:rsid w:val="00EC2497"/>
    <w:rsid w:val="00EC3EA9"/>
    <w:rsid w:val="00EC499F"/>
    <w:rsid w:val="00EC4F6F"/>
    <w:rsid w:val="00EC50E8"/>
    <w:rsid w:val="00ED4BEF"/>
    <w:rsid w:val="00ED5EF4"/>
    <w:rsid w:val="00ED6AD5"/>
    <w:rsid w:val="00EE23E0"/>
    <w:rsid w:val="00EE5012"/>
    <w:rsid w:val="00EE5BC8"/>
    <w:rsid w:val="00EE77F4"/>
    <w:rsid w:val="00EF0DDA"/>
    <w:rsid w:val="00EF3DAA"/>
    <w:rsid w:val="00EF7003"/>
    <w:rsid w:val="00F15775"/>
    <w:rsid w:val="00F222BB"/>
    <w:rsid w:val="00F278AE"/>
    <w:rsid w:val="00F31F86"/>
    <w:rsid w:val="00F32485"/>
    <w:rsid w:val="00F34CD3"/>
    <w:rsid w:val="00F3678C"/>
    <w:rsid w:val="00F41B0C"/>
    <w:rsid w:val="00F42A69"/>
    <w:rsid w:val="00F44704"/>
    <w:rsid w:val="00F5469A"/>
    <w:rsid w:val="00F55792"/>
    <w:rsid w:val="00F5586A"/>
    <w:rsid w:val="00F62679"/>
    <w:rsid w:val="00F62DC6"/>
    <w:rsid w:val="00F64D25"/>
    <w:rsid w:val="00F71111"/>
    <w:rsid w:val="00F7409F"/>
    <w:rsid w:val="00F740A4"/>
    <w:rsid w:val="00F76E74"/>
    <w:rsid w:val="00F81059"/>
    <w:rsid w:val="00F82BEB"/>
    <w:rsid w:val="00F840EC"/>
    <w:rsid w:val="00F86765"/>
    <w:rsid w:val="00FA2D3D"/>
    <w:rsid w:val="00FA55F3"/>
    <w:rsid w:val="00FA59C6"/>
    <w:rsid w:val="00FB09A0"/>
    <w:rsid w:val="00FB20AB"/>
    <w:rsid w:val="00FC11CD"/>
    <w:rsid w:val="00FC2912"/>
    <w:rsid w:val="00FC4D29"/>
    <w:rsid w:val="00FD262E"/>
    <w:rsid w:val="00FD5BB3"/>
    <w:rsid w:val="00FD6238"/>
    <w:rsid w:val="00FE0423"/>
    <w:rsid w:val="00FE3BA8"/>
    <w:rsid w:val="00FE6290"/>
    <w:rsid w:val="00FF58F9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white,#ffc"/>
    </o:shapedefaults>
    <o:shapelayout v:ext="edit">
      <o:idmap v:ext="edit" data="2"/>
    </o:shapelayout>
  </w:shapeDefaults>
  <w:decimalSymbol w:val=","/>
  <w:listSeparator w:val=";"/>
  <w14:docId w14:val="79DC2527"/>
  <w15:docId w15:val="{32BEB9C4-40E6-4D4D-AC0A-B0E50EDD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E67A6"/>
    <w:rPr>
      <w:sz w:val="24"/>
      <w:lang w:eastAsia="en-US"/>
    </w:rPr>
  </w:style>
  <w:style w:type="paragraph" w:styleId="Naslov1">
    <w:name w:val="heading 1"/>
    <w:aliases w:val="H1"/>
    <w:basedOn w:val="Navaden"/>
    <w:next w:val="Navaden"/>
    <w:link w:val="Naslov1Znak"/>
    <w:autoRedefine/>
    <w:qFormat/>
    <w:pPr>
      <w:keepNext/>
      <w:pageBreakBefore/>
      <w:framePr w:w="3264" w:hSpace="187" w:vSpace="187" w:wrap="notBeside" w:vAnchor="page" w:hAnchor="page" w:x="678" w:y="1340"/>
      <w:spacing w:before="4"/>
      <w:outlineLvl w:val="0"/>
    </w:pPr>
    <w:rPr>
      <w:rFonts w:ascii="Arial Black" w:hAnsi="Arial Black" w:cs="Arial"/>
      <w:b/>
      <w:bCs/>
      <w:caps/>
      <w:spacing w:val="-10"/>
      <w:kern w:val="28"/>
      <w:sz w:val="20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customStyle="1" w:styleId="Achievement">
    <w:name w:val="Achievement"/>
    <w:basedOn w:val="Telobesedila"/>
    <w:pPr>
      <w:numPr>
        <w:numId w:val="1"/>
      </w:numPr>
      <w:tabs>
        <w:tab w:val="clear" w:pos="360"/>
      </w:tabs>
      <w:spacing w:after="60" w:line="220" w:lineRule="atLeast"/>
      <w:jc w:val="both"/>
    </w:pPr>
    <w:rPr>
      <w:rFonts w:ascii="Arial" w:eastAsia="Batang" w:hAnsi="Arial"/>
      <w:spacing w:val="-5"/>
      <w:sz w:val="20"/>
      <w:lang w:val="en-US"/>
    </w:rPr>
  </w:style>
  <w:style w:type="paragraph" w:customStyle="1" w:styleId="CompanyName">
    <w:name w:val="Company Name"/>
    <w:basedOn w:val="Navaden"/>
    <w:next w:val="Navaden"/>
    <w:autoRedefine/>
    <w:pPr>
      <w:jc w:val="both"/>
    </w:pPr>
    <w:rPr>
      <w:rFonts w:ascii="Arial" w:hAnsi="Arial"/>
      <w:sz w:val="20"/>
    </w:rPr>
  </w:style>
  <w:style w:type="character" w:styleId="Pripombasklic">
    <w:name w:val="annotation reference"/>
    <w:rsid w:val="00A46483"/>
    <w:rPr>
      <w:sz w:val="16"/>
      <w:szCs w:val="16"/>
    </w:rPr>
  </w:style>
  <w:style w:type="paragraph" w:styleId="Telobesedila">
    <w:name w:val="Body Text"/>
    <w:basedOn w:val="Navaden"/>
    <w:pPr>
      <w:spacing w:after="120"/>
    </w:p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Pripombabesedilo">
    <w:name w:val="annotation text"/>
    <w:basedOn w:val="Navaden"/>
    <w:semiHidden/>
    <w:rsid w:val="00A46483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A46483"/>
    <w:rPr>
      <w:b/>
      <w:bCs/>
    </w:rPr>
  </w:style>
  <w:style w:type="paragraph" w:styleId="Besedilooblaka">
    <w:name w:val="Balloon Text"/>
    <w:basedOn w:val="Navaden"/>
    <w:semiHidden/>
    <w:rsid w:val="00A46483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4D7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One">
    <w:name w:val="Company Name One"/>
    <w:basedOn w:val="Navaden"/>
    <w:next w:val="Navaden"/>
    <w:autoRedefine/>
    <w:rsid w:val="00C33918"/>
    <w:pPr>
      <w:tabs>
        <w:tab w:val="left" w:pos="2160"/>
        <w:tab w:val="right" w:pos="6480"/>
      </w:tabs>
      <w:spacing w:before="240" w:after="40" w:line="220" w:lineRule="atLeast"/>
      <w:jc w:val="both"/>
    </w:pPr>
    <w:rPr>
      <w:rFonts w:ascii="Arial" w:eastAsia="Batang" w:hAnsi="Arial"/>
      <w:bCs/>
      <w:sz w:val="20"/>
    </w:rPr>
  </w:style>
  <w:style w:type="paragraph" w:customStyle="1" w:styleId="SectionTitle">
    <w:name w:val="Section Title"/>
    <w:basedOn w:val="Navaden"/>
    <w:next w:val="Navaden"/>
    <w:autoRedefine/>
    <w:rsid w:val="00800081"/>
    <w:pPr>
      <w:spacing w:before="220" w:line="220" w:lineRule="atLeast"/>
      <w:jc w:val="center"/>
    </w:pPr>
    <w:rPr>
      <w:rFonts w:ascii="Arial" w:eastAsia="Batang" w:hAnsi="Arial" w:cs="Arial"/>
      <w:b/>
      <w:bCs/>
      <w:spacing w:val="-10"/>
      <w:sz w:val="20"/>
    </w:rPr>
  </w:style>
  <w:style w:type="character" w:customStyle="1" w:styleId="NogaZnak">
    <w:name w:val="Noga Znak"/>
    <w:link w:val="Noga"/>
    <w:uiPriority w:val="99"/>
    <w:rsid w:val="00D4726E"/>
    <w:rPr>
      <w:sz w:val="24"/>
      <w:lang w:eastAsia="en-US"/>
    </w:rPr>
  </w:style>
  <w:style w:type="character" w:customStyle="1" w:styleId="Naslov1Znak">
    <w:name w:val="Naslov 1 Znak"/>
    <w:aliases w:val="H1 Znak"/>
    <w:link w:val="Naslov1"/>
    <w:rsid w:val="00B8137B"/>
    <w:rPr>
      <w:rFonts w:ascii="Arial Black" w:hAnsi="Arial Black" w:cs="Arial"/>
      <w:b/>
      <w:bCs/>
      <w:caps/>
      <w:spacing w:val="-10"/>
      <w:kern w:val="28"/>
      <w:lang w:eastAsia="en-US"/>
    </w:rPr>
  </w:style>
  <w:style w:type="character" w:customStyle="1" w:styleId="GlavaZnak">
    <w:name w:val="Glava Znak"/>
    <w:link w:val="Glava"/>
    <w:rsid w:val="00B8137B"/>
    <w:rPr>
      <w:sz w:val="24"/>
      <w:lang w:eastAsia="en-US"/>
    </w:rPr>
  </w:style>
  <w:style w:type="character" w:customStyle="1" w:styleId="Naslov2Znak">
    <w:name w:val="Naslov 2 Znak"/>
    <w:link w:val="Naslov2"/>
    <w:rsid w:val="00B95655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6958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sl-SI"/>
    </w:rPr>
  </w:style>
  <w:style w:type="character" w:customStyle="1" w:styleId="normaltext">
    <w:name w:val="normaltext"/>
    <w:rsid w:val="00F62679"/>
  </w:style>
  <w:style w:type="paragraph" w:styleId="Navadensplet">
    <w:name w:val="Normal (Web)"/>
    <w:basedOn w:val="Navaden"/>
    <w:uiPriority w:val="99"/>
    <w:unhideWhenUsed/>
    <w:rsid w:val="00B73ABB"/>
    <w:pPr>
      <w:spacing w:before="100" w:beforeAutospacing="1" w:after="100" w:afterAutospacing="1"/>
    </w:pPr>
    <w:rPr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B73ABB"/>
    <w:pPr>
      <w:suppressAutoHyphens/>
    </w:pPr>
    <w:rPr>
      <w:sz w:val="20"/>
      <w:lang w:eastAsia="ar-SA"/>
    </w:rPr>
  </w:style>
  <w:style w:type="character" w:customStyle="1" w:styleId="Sprotnaopomba-besediloZnak">
    <w:name w:val="Sprotna opomba - besedilo Znak"/>
    <w:link w:val="Sprotnaopomba-besedilo"/>
    <w:rsid w:val="00B73ABB"/>
    <w:rPr>
      <w:lang w:eastAsia="ar-SA"/>
    </w:rPr>
  </w:style>
  <w:style w:type="paragraph" w:customStyle="1" w:styleId="Default">
    <w:name w:val="Default"/>
    <w:rsid w:val="00C669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odname">
    <w:name w:val="prodname"/>
    <w:basedOn w:val="Privzetapisavaodstavka"/>
    <w:rsid w:val="003E341A"/>
  </w:style>
  <w:style w:type="paragraph" w:styleId="Golobesedilo">
    <w:name w:val="Plain Text"/>
    <w:basedOn w:val="Navaden"/>
    <w:link w:val="GolobesediloZnak"/>
    <w:uiPriority w:val="99"/>
    <w:semiHidden/>
    <w:unhideWhenUsed/>
    <w:rsid w:val="00DD6263"/>
    <w:rPr>
      <w:rFonts w:ascii="Calibri" w:eastAsiaTheme="minorHAnsi" w:hAnsi="Calibri" w:cs="Consolas"/>
      <w:sz w:val="22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D6263"/>
    <w:rPr>
      <w:rFonts w:ascii="Calibri" w:eastAsiaTheme="minorHAnsi" w:hAnsi="Calibri" w:cs="Consolas"/>
      <w:sz w:val="22"/>
      <w:szCs w:val="21"/>
      <w:lang w:eastAsia="en-US"/>
    </w:rPr>
  </w:style>
  <w:style w:type="character" w:styleId="Hiperpovezava">
    <w:name w:val="Hyperlink"/>
    <w:basedOn w:val="Privzetapisavaodstavka"/>
    <w:unhideWhenUsed/>
    <w:rsid w:val="000D694D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D60F6"/>
    <w:rPr>
      <w:sz w:val="24"/>
      <w:lang w:eastAsia="en-US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0D384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Relationship Id="rId4" Type="http://schemas.openxmlformats.org/officeDocument/2006/relationships/oleObject" Target="embeddings/oleObject1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Relationship Id="rId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SANDA\Local%20Settings\Temporary%20Internet%20Files\OLK357\Predlog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0" ma:contentTypeDescription="Create a new document." ma:contentTypeScope="" ma:versionID="dd8899b5e9cf28ac5e37c57b154bdf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7F1838-8814-42DD-BA41-C226CA7824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8BD019-0AD3-4459-8528-B458C6D7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945B231-D7F1-4034-9271-BB3137484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8DFDB0-5B69-4F53-9EA8-7904C8FD8A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846ED-F860-4EAE-B280-439620967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4</Pages>
  <Words>634</Words>
  <Characters>3906</Characters>
  <Application>Microsoft Office Word</Application>
  <DocSecurity>0</DocSecurity>
  <Lines>108</Lines>
  <Paragraphs>49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Naša št</vt:lpstr>
      <vt:lpstr>Naša št</vt:lpstr>
    </vt:vector>
  </TitlesOfParts>
  <Company>Sektor za informatiko; Pošta Slovenije, d.o.o.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Naša št</dc:title>
  <dc:creator>Smiljan Švarc</dc:creator>
  <cp:lastModifiedBy>Monika JELOVICA</cp:lastModifiedBy>
  <cp:revision>2</cp:revision>
  <cp:lastPrinted>2015-10-22T09:07:00Z</cp:lastPrinted>
  <dcterms:created xsi:type="dcterms:W3CDTF">2026-06-04T08:37:00Z</dcterms:created>
  <dcterms:modified xsi:type="dcterms:W3CDTF">2026-06-04T08:37:00Z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0x010100CC34D86EDFB3924DBE2C4DA718349285</vt:lpwstr>
  </property>
</Properties>
</file>